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69F38" w14:textId="77777777" w:rsidR="00E706AB" w:rsidRPr="00202BE1" w:rsidRDefault="00E706AB">
      <w:pPr>
        <w:pStyle w:val="Koptekst"/>
        <w:tabs>
          <w:tab w:val="clear" w:pos="4536"/>
          <w:tab w:val="clear" w:pos="9072"/>
        </w:tabs>
        <w:rPr>
          <w:rFonts w:ascii="Verdana" w:hAnsi="Verdana"/>
          <w:lang w:val="en-GB"/>
        </w:rPr>
      </w:pPr>
      <w:bookmarkStart w:id="0" w:name="_GoBack"/>
      <w:bookmarkEnd w:id="0"/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72432C" w:rsidRPr="00202BE1" w14:paraId="5C42C9F3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60" w:color="auto" w:fill="auto"/>
          </w:tcPr>
          <w:p w14:paraId="6AD72F69" w14:textId="77777777" w:rsidR="0072432C" w:rsidRPr="00202BE1" w:rsidRDefault="0072432C">
            <w:pPr>
              <w:rPr>
                <w:rFonts w:ascii="Verdana" w:hAnsi="Verdana"/>
                <w:b/>
                <w:color w:val="FFFFFF"/>
                <w:lang w:val="en-GB"/>
              </w:rPr>
            </w:pPr>
            <w:r w:rsidRPr="00202BE1">
              <w:rPr>
                <w:rFonts w:ascii="Verdana" w:hAnsi="Verdana"/>
                <w:b/>
                <w:color w:val="FFFFFF"/>
                <w:lang w:val="en-GB"/>
              </w:rPr>
              <w:t>Registration form (basic details)</w:t>
            </w:r>
          </w:p>
        </w:tc>
      </w:tr>
    </w:tbl>
    <w:p w14:paraId="094A6465" w14:textId="77777777" w:rsidR="0072432C" w:rsidRPr="00202BE1" w:rsidRDefault="0072432C">
      <w:pPr>
        <w:pStyle w:val="nieuwsbriefkopje"/>
        <w:rPr>
          <w:rFonts w:ascii="Verdana" w:hAnsi="Verdana"/>
          <w:caps w:val="0"/>
          <w:sz w:val="20"/>
          <w:lang w:val="en-GB"/>
        </w:rPr>
      </w:pPr>
    </w:p>
    <w:p w14:paraId="05FA2680" w14:textId="77777777" w:rsidR="0072432C" w:rsidRPr="00202BE1" w:rsidRDefault="0072432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>1a. Details of applicant</w:t>
      </w:r>
    </w:p>
    <w:p w14:paraId="68A3ABA1" w14:textId="77777777" w:rsidR="00662263" w:rsidRPr="00202BE1" w:rsidRDefault="00662263" w:rsidP="00662263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Title:</w:t>
      </w:r>
    </w:p>
    <w:p w14:paraId="69FC22FE" w14:textId="77777777" w:rsidR="00662263" w:rsidRPr="00202BE1" w:rsidRDefault="00662263" w:rsidP="00662263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First name:</w:t>
      </w:r>
    </w:p>
    <w:p w14:paraId="08D74C82" w14:textId="77777777" w:rsidR="00662263" w:rsidRPr="00202BE1" w:rsidRDefault="00662263" w:rsidP="00662263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Initials:</w:t>
      </w:r>
    </w:p>
    <w:p w14:paraId="469ECFB9" w14:textId="77777777" w:rsidR="00662263" w:rsidRPr="00202BE1" w:rsidRDefault="00662263" w:rsidP="00662263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Prefix:</w:t>
      </w:r>
    </w:p>
    <w:p w14:paraId="5593C466" w14:textId="77777777" w:rsidR="00662263" w:rsidRPr="00202BE1" w:rsidRDefault="00662263" w:rsidP="00662263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Surname:</w:t>
      </w:r>
    </w:p>
    <w:p w14:paraId="20E24EE1" w14:textId="77777777" w:rsidR="00662263" w:rsidRPr="00202BE1" w:rsidRDefault="00662263" w:rsidP="00662263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Male/female:</w:t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  <w:r w:rsidRPr="00202BE1">
        <w:rPr>
          <w:rFonts w:ascii="Verdana" w:hAnsi="Verdana"/>
          <w:lang w:val="en-GB"/>
        </w:rPr>
        <w:tab/>
      </w:r>
    </w:p>
    <w:p w14:paraId="24F8CEB4" w14:textId="3DFE6EE3" w:rsidR="0072432C" w:rsidRPr="00202BE1" w:rsidRDefault="0072432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Address for correspondence</w:t>
      </w:r>
      <w:r w:rsidR="00983419" w:rsidRPr="00202BE1">
        <w:rPr>
          <w:rFonts w:ascii="Verdana" w:hAnsi="Verdana"/>
          <w:lang w:val="en-GB"/>
        </w:rPr>
        <w:t xml:space="preserve"> (</w:t>
      </w:r>
      <w:r w:rsidR="005349FD" w:rsidRPr="00202BE1">
        <w:rPr>
          <w:rFonts w:ascii="Verdana" w:hAnsi="Verdana"/>
          <w:lang w:val="en-GB"/>
        </w:rPr>
        <w:t>for the</w:t>
      </w:r>
      <w:r w:rsidR="00BA156A" w:rsidRPr="00202BE1">
        <w:rPr>
          <w:rFonts w:ascii="Verdana" w:hAnsi="Verdana"/>
          <w:lang w:val="en-GB"/>
        </w:rPr>
        <w:t xml:space="preserve"> </w:t>
      </w:r>
      <w:r w:rsidR="000F5A17" w:rsidRPr="00202BE1">
        <w:rPr>
          <w:rFonts w:ascii="Verdana" w:hAnsi="Verdana"/>
          <w:lang w:val="en-GB"/>
        </w:rPr>
        <w:t xml:space="preserve">entire </w:t>
      </w:r>
      <w:r w:rsidR="005349FD" w:rsidRPr="00202BE1">
        <w:rPr>
          <w:rFonts w:ascii="Verdana" w:hAnsi="Verdana"/>
          <w:lang w:val="en-GB"/>
        </w:rPr>
        <w:t>period of the Veni</w:t>
      </w:r>
      <w:r w:rsidR="00202BE1" w:rsidRPr="00202BE1">
        <w:rPr>
          <w:rFonts w:ascii="Verdana" w:hAnsi="Verdana"/>
          <w:lang w:val="en-GB"/>
        </w:rPr>
        <w:t xml:space="preserve"> </w:t>
      </w:r>
      <w:r w:rsidR="005349FD" w:rsidRPr="00202BE1">
        <w:rPr>
          <w:rFonts w:ascii="Verdana" w:hAnsi="Verdana"/>
          <w:lang w:val="en-GB"/>
        </w:rPr>
        <w:t>round</w:t>
      </w:r>
      <w:r w:rsidR="00983419" w:rsidRPr="00202BE1">
        <w:rPr>
          <w:rFonts w:ascii="Verdana" w:hAnsi="Verdana"/>
          <w:lang w:val="en-GB"/>
        </w:rPr>
        <w:t>)</w:t>
      </w:r>
      <w:r w:rsidRPr="00202BE1">
        <w:rPr>
          <w:rFonts w:ascii="Verdana" w:hAnsi="Verdana"/>
          <w:lang w:val="en-GB"/>
        </w:rPr>
        <w:t>:</w:t>
      </w:r>
    </w:p>
    <w:p w14:paraId="781E955F" w14:textId="77777777" w:rsidR="0072432C" w:rsidRPr="00202BE1" w:rsidRDefault="0072432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 xml:space="preserve">Preference for correspondence in English: yes/no </w:t>
      </w:r>
    </w:p>
    <w:p w14:paraId="48555060" w14:textId="77777777" w:rsidR="0072432C" w:rsidRPr="00202BE1" w:rsidRDefault="0072432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Telephone:</w:t>
      </w:r>
    </w:p>
    <w:p w14:paraId="0BF95E40" w14:textId="77777777" w:rsidR="00844E9C" w:rsidRPr="00202BE1" w:rsidRDefault="00844E9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Cell phone:</w:t>
      </w:r>
    </w:p>
    <w:p w14:paraId="78A17BE3" w14:textId="77777777" w:rsidR="0072432C" w:rsidRPr="00202BE1" w:rsidRDefault="00D54C2B">
      <w:pPr>
        <w:pStyle w:val="Koptekst"/>
        <w:widowControl/>
        <w:tabs>
          <w:tab w:val="clear" w:pos="4536"/>
          <w:tab w:val="clear" w:pos="9072"/>
        </w:tabs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E</w:t>
      </w:r>
      <w:r w:rsidR="0072432C" w:rsidRPr="00202BE1">
        <w:rPr>
          <w:rFonts w:ascii="Verdana" w:hAnsi="Verdana"/>
          <w:lang w:val="en-GB"/>
        </w:rPr>
        <w:t>mail:</w:t>
      </w:r>
    </w:p>
    <w:p w14:paraId="661AADF8" w14:textId="77777777" w:rsidR="0072432C" w:rsidRPr="00202BE1" w:rsidRDefault="0072432C">
      <w:pPr>
        <w:pStyle w:val="Koptekst"/>
        <w:widowControl/>
        <w:tabs>
          <w:tab w:val="clear" w:pos="4536"/>
          <w:tab w:val="clear" w:pos="9072"/>
        </w:tabs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Website (optional):</w:t>
      </w:r>
    </w:p>
    <w:p w14:paraId="289102B3" w14:textId="77777777" w:rsidR="00844E9C" w:rsidRPr="00202BE1" w:rsidRDefault="00844E9C">
      <w:pPr>
        <w:pStyle w:val="Koptekst"/>
        <w:widowControl/>
        <w:tabs>
          <w:tab w:val="clear" w:pos="4536"/>
          <w:tab w:val="clear" w:pos="9072"/>
        </w:tabs>
        <w:rPr>
          <w:rFonts w:ascii="Verdana" w:hAnsi="Verdana"/>
          <w:lang w:val="en-GB"/>
        </w:rPr>
      </w:pPr>
    </w:p>
    <w:p w14:paraId="5E214D50" w14:textId="77777777" w:rsidR="00844E9C" w:rsidRPr="00202BE1" w:rsidRDefault="00844E9C" w:rsidP="00844E9C">
      <w:pPr>
        <w:pStyle w:val="Koptekst"/>
        <w:widowControl/>
        <w:tabs>
          <w:tab w:val="clear" w:pos="4536"/>
          <w:tab w:val="clear" w:pos="9072"/>
        </w:tabs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Use of extension clause (see Notes): yes/no</w:t>
      </w:r>
    </w:p>
    <w:p w14:paraId="3E9FF06C" w14:textId="77777777" w:rsidR="00844E9C" w:rsidRPr="00202BE1" w:rsidRDefault="00844E9C" w:rsidP="00844E9C">
      <w:pPr>
        <w:pStyle w:val="Koptekst"/>
        <w:widowControl/>
        <w:tabs>
          <w:tab w:val="clear" w:pos="4536"/>
          <w:tab w:val="clear" w:pos="9072"/>
        </w:tabs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(if ‘yes’, give reasons and calculation)</w:t>
      </w:r>
    </w:p>
    <w:p w14:paraId="18D72A77" w14:textId="77777777" w:rsidR="00B113F1" w:rsidRPr="00202BE1" w:rsidRDefault="00B113F1">
      <w:pPr>
        <w:pStyle w:val="Koptekst"/>
        <w:widowControl/>
        <w:tabs>
          <w:tab w:val="clear" w:pos="4536"/>
          <w:tab w:val="clear" w:pos="9072"/>
        </w:tabs>
        <w:rPr>
          <w:rFonts w:ascii="Verdana" w:hAnsi="Verdana"/>
          <w:lang w:val="en-GB"/>
        </w:rPr>
      </w:pPr>
    </w:p>
    <w:p w14:paraId="1184D8CC" w14:textId="77777777" w:rsidR="0072432C" w:rsidRPr="00202BE1" w:rsidRDefault="0072432C">
      <w:pPr>
        <w:widowControl/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1b. Title of research proposal</w:t>
      </w:r>
    </w:p>
    <w:p w14:paraId="307DBB1D" w14:textId="77777777" w:rsidR="0072432C" w:rsidRPr="00202BE1" w:rsidRDefault="0072432C">
      <w:pPr>
        <w:widowControl/>
        <w:rPr>
          <w:rFonts w:ascii="Verdana" w:hAnsi="Verdana"/>
          <w:lang w:val="en-GB"/>
        </w:rPr>
      </w:pPr>
    </w:p>
    <w:p w14:paraId="6280196E" w14:textId="77777777" w:rsidR="0072432C" w:rsidRPr="00202BE1" w:rsidRDefault="0072432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>1c.</w:t>
      </w:r>
      <w:r w:rsidRPr="00202BE1">
        <w:rPr>
          <w:rFonts w:ascii="Verdana" w:hAnsi="Verdana"/>
          <w:lang w:val="en-GB"/>
        </w:rPr>
        <w:t xml:space="preserve"> </w:t>
      </w:r>
      <w:r w:rsidRPr="00202BE1">
        <w:rPr>
          <w:rFonts w:ascii="Verdana" w:hAnsi="Verdana"/>
          <w:b/>
          <w:lang w:val="en-GB"/>
        </w:rPr>
        <w:t>Summary of research proposal</w:t>
      </w:r>
      <w:r w:rsidRPr="00202BE1">
        <w:rPr>
          <w:rFonts w:ascii="Verdana" w:hAnsi="Verdana"/>
          <w:lang w:val="en-GB"/>
        </w:rPr>
        <w:t xml:space="preserve"> </w:t>
      </w:r>
      <w:r w:rsidR="00B55A03" w:rsidRPr="00202BE1">
        <w:rPr>
          <w:rFonts w:ascii="Verdana" w:hAnsi="Verdana"/>
          <w:lang w:val="en-GB"/>
        </w:rPr>
        <w:t>(</w:t>
      </w:r>
      <w:r w:rsidR="00BA156A" w:rsidRPr="00202BE1">
        <w:rPr>
          <w:rFonts w:ascii="Verdana" w:hAnsi="Verdana"/>
          <w:lang w:val="en-GB"/>
        </w:rPr>
        <w:t>Max.</w:t>
      </w:r>
      <w:r w:rsidR="00113869" w:rsidRPr="00202BE1">
        <w:rPr>
          <w:rFonts w:ascii="Verdana" w:hAnsi="Verdana"/>
          <w:lang w:val="en-GB"/>
        </w:rPr>
        <w:t xml:space="preserve"> 300 words</w:t>
      </w:r>
      <w:r w:rsidRPr="00202BE1">
        <w:rPr>
          <w:rFonts w:ascii="Verdana" w:hAnsi="Verdana"/>
          <w:lang w:val="en-GB"/>
        </w:rPr>
        <w:t>)</w:t>
      </w:r>
    </w:p>
    <w:p w14:paraId="675C7F41" w14:textId="77777777" w:rsidR="00113869" w:rsidRPr="00202BE1" w:rsidRDefault="00113869">
      <w:pPr>
        <w:widowControl/>
        <w:rPr>
          <w:rFonts w:ascii="Verdana" w:hAnsi="Verdana"/>
          <w:lang w:val="en-GB"/>
        </w:rPr>
      </w:pPr>
    </w:p>
    <w:p w14:paraId="628AC8D6" w14:textId="77777777" w:rsidR="00113869" w:rsidRPr="00202BE1" w:rsidRDefault="00113869" w:rsidP="00113869">
      <w:pPr>
        <w:widowControl/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1</w:t>
      </w:r>
      <w:r w:rsidR="00E706AB" w:rsidRPr="00202BE1">
        <w:rPr>
          <w:rFonts w:ascii="Verdana" w:hAnsi="Verdana"/>
          <w:b/>
          <w:lang w:val="en-GB"/>
        </w:rPr>
        <w:t>d</w:t>
      </w:r>
      <w:r w:rsidRPr="00202BE1">
        <w:rPr>
          <w:rFonts w:ascii="Verdana" w:hAnsi="Verdana"/>
          <w:b/>
          <w:lang w:val="en-GB"/>
        </w:rPr>
        <w:t>. Keywords</w:t>
      </w:r>
      <w:r w:rsidR="002B447D" w:rsidRPr="00202BE1">
        <w:rPr>
          <w:rFonts w:ascii="Verdana" w:hAnsi="Verdana"/>
          <w:b/>
          <w:lang w:val="en-GB"/>
        </w:rPr>
        <w:t xml:space="preserve"> </w:t>
      </w:r>
      <w:r w:rsidRPr="00202BE1">
        <w:rPr>
          <w:rFonts w:ascii="Verdana" w:hAnsi="Verdana"/>
          <w:lang w:val="en-GB"/>
        </w:rPr>
        <w:t>(</w:t>
      </w:r>
      <w:r w:rsidR="00BA156A" w:rsidRPr="00202BE1">
        <w:rPr>
          <w:rFonts w:ascii="Verdana" w:hAnsi="Verdana"/>
          <w:lang w:val="en-GB"/>
        </w:rPr>
        <w:t xml:space="preserve">Max. </w:t>
      </w:r>
      <w:r w:rsidRPr="00202BE1">
        <w:rPr>
          <w:rFonts w:ascii="Verdana" w:hAnsi="Verdana"/>
          <w:lang w:val="en-GB"/>
        </w:rPr>
        <w:t>five keywords)</w:t>
      </w:r>
    </w:p>
    <w:p w14:paraId="0147ACFC" w14:textId="77777777" w:rsidR="00662263" w:rsidRPr="00202BE1" w:rsidRDefault="00662263">
      <w:pPr>
        <w:widowControl/>
        <w:rPr>
          <w:rFonts w:ascii="Verdana" w:hAnsi="Verdana"/>
          <w:b/>
          <w:lang w:val="en-GB"/>
        </w:rPr>
      </w:pPr>
    </w:p>
    <w:p w14:paraId="70A6D943" w14:textId="0D2EA3C6" w:rsidR="00320DB8" w:rsidRDefault="00E706AB">
      <w:pPr>
        <w:widowControl/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1e</w:t>
      </w:r>
      <w:r w:rsidR="00662263" w:rsidRPr="00202BE1">
        <w:rPr>
          <w:rFonts w:ascii="Verdana" w:hAnsi="Verdana"/>
          <w:b/>
          <w:lang w:val="en-GB"/>
        </w:rPr>
        <w:t>.</w:t>
      </w:r>
      <w:r w:rsidR="00896330">
        <w:rPr>
          <w:rFonts w:ascii="Verdana" w:hAnsi="Verdana"/>
          <w:b/>
          <w:lang w:val="en-GB"/>
        </w:rPr>
        <w:t xml:space="preserve"> </w:t>
      </w:r>
      <w:r w:rsidR="00320DB8">
        <w:rPr>
          <w:rFonts w:ascii="Verdana" w:hAnsi="Verdana"/>
          <w:b/>
          <w:lang w:val="en-GB"/>
        </w:rPr>
        <w:t>Current institution of employment</w:t>
      </w:r>
      <w:r w:rsidR="00662263" w:rsidRPr="00202BE1">
        <w:rPr>
          <w:rFonts w:ascii="Verdana" w:hAnsi="Verdana"/>
          <w:b/>
          <w:lang w:val="en-GB"/>
        </w:rPr>
        <w:t xml:space="preserve"> </w:t>
      </w:r>
    </w:p>
    <w:p w14:paraId="68313CE1" w14:textId="77777777" w:rsidR="00320DB8" w:rsidRDefault="00320DB8">
      <w:pPr>
        <w:widowControl/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 xml:space="preserve">      </w:t>
      </w:r>
    </w:p>
    <w:p w14:paraId="35C400F6" w14:textId="319C8FC8" w:rsidR="00662263" w:rsidRPr="00202BE1" w:rsidRDefault="00896330">
      <w:pPr>
        <w:widowControl/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>1f.</w:t>
      </w:r>
      <w:r w:rsidR="00320DB8">
        <w:rPr>
          <w:rFonts w:ascii="Verdana" w:hAnsi="Verdana"/>
          <w:b/>
          <w:lang w:val="en-GB"/>
        </w:rPr>
        <w:t xml:space="preserve"> Prospective h</w:t>
      </w:r>
      <w:r w:rsidR="00662263" w:rsidRPr="00202BE1">
        <w:rPr>
          <w:rFonts w:ascii="Verdana" w:hAnsi="Verdana"/>
          <w:b/>
          <w:lang w:val="en-GB"/>
        </w:rPr>
        <w:t xml:space="preserve">ost institution </w:t>
      </w:r>
      <w:r w:rsidR="00662263" w:rsidRPr="00202BE1">
        <w:rPr>
          <w:rFonts w:ascii="Verdana" w:hAnsi="Verdana"/>
          <w:lang w:val="en-GB"/>
        </w:rPr>
        <w:t>(</w:t>
      </w:r>
      <w:r w:rsidR="00F25A7F" w:rsidRPr="00202BE1">
        <w:rPr>
          <w:rFonts w:ascii="Verdana" w:hAnsi="Verdana"/>
          <w:lang w:val="en-GB"/>
        </w:rPr>
        <w:t>I</w:t>
      </w:r>
      <w:r w:rsidR="00662263" w:rsidRPr="00202BE1">
        <w:rPr>
          <w:rFonts w:ascii="Verdana" w:hAnsi="Verdana"/>
          <w:lang w:val="en-GB"/>
        </w:rPr>
        <w:t>f known)</w:t>
      </w:r>
    </w:p>
    <w:p w14:paraId="3B65A6CC" w14:textId="77777777" w:rsidR="0072432C" w:rsidRPr="00202BE1" w:rsidRDefault="0072432C">
      <w:pPr>
        <w:widowControl/>
        <w:rPr>
          <w:rFonts w:ascii="Verdana" w:hAnsi="Verdana"/>
          <w:b/>
          <w:lang w:val="en-GB"/>
        </w:rPr>
      </w:pPr>
    </w:p>
    <w:p w14:paraId="45BCC5B6" w14:textId="26F4D7F3" w:rsidR="0072432C" w:rsidRPr="00202BE1" w:rsidRDefault="0062368B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>1</w:t>
      </w:r>
      <w:r w:rsidR="00896330">
        <w:rPr>
          <w:rFonts w:ascii="Verdana" w:hAnsi="Verdana"/>
          <w:b/>
          <w:lang w:val="en-GB"/>
        </w:rPr>
        <w:t>g</w:t>
      </w:r>
      <w:r w:rsidR="0072432C" w:rsidRPr="00202BE1">
        <w:rPr>
          <w:rFonts w:ascii="Verdana" w:hAnsi="Verdana"/>
          <w:b/>
          <w:lang w:val="en-GB"/>
        </w:rPr>
        <w:t xml:space="preserve">. NWO </w:t>
      </w:r>
      <w:r w:rsidR="00900F3D" w:rsidRPr="00202BE1">
        <w:rPr>
          <w:rFonts w:ascii="Verdana" w:hAnsi="Verdana"/>
          <w:b/>
          <w:lang w:val="en-GB"/>
        </w:rPr>
        <w:t>Division</w:t>
      </w:r>
      <w:r w:rsidR="0072432C" w:rsidRPr="00202BE1">
        <w:rPr>
          <w:rFonts w:ascii="Verdana" w:hAnsi="Verdana"/>
          <w:b/>
          <w:lang w:val="en-GB"/>
        </w:rPr>
        <w:t xml:space="preserve"> </w:t>
      </w:r>
      <w:r w:rsidR="00BA156A" w:rsidRPr="00202BE1">
        <w:rPr>
          <w:rFonts w:ascii="Verdana" w:hAnsi="Verdana"/>
          <w:lang w:val="en-GB"/>
        </w:rPr>
        <w:t xml:space="preserve">(Choose </w:t>
      </w:r>
      <w:r w:rsidR="00BA156A" w:rsidRPr="00202BE1">
        <w:rPr>
          <w:rFonts w:ascii="Verdana" w:hAnsi="Verdana"/>
          <w:u w:val="single"/>
          <w:lang w:val="en-GB"/>
        </w:rPr>
        <w:t>one</w:t>
      </w:r>
      <w:r w:rsidR="00BA156A" w:rsidRPr="00202BE1">
        <w:rPr>
          <w:rFonts w:ascii="Verdana" w:hAnsi="Verdana"/>
          <w:lang w:val="en-GB"/>
        </w:rPr>
        <w:t>)</w:t>
      </w:r>
    </w:p>
    <w:p w14:paraId="75F9BCA4" w14:textId="77777777" w:rsidR="00C70857" w:rsidRPr="00202BE1" w:rsidRDefault="00C70857">
      <w:pPr>
        <w:widowControl/>
        <w:rPr>
          <w:rFonts w:ascii="Verdana" w:hAnsi="Verdana"/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559"/>
      </w:tblGrid>
      <w:tr w:rsidR="00C70857" w:rsidRPr="00896330" w14:paraId="0EC2B7C3" w14:textId="77777777" w:rsidTr="00F90625">
        <w:tc>
          <w:tcPr>
            <w:tcW w:w="2235" w:type="dxa"/>
            <w:shd w:val="clear" w:color="auto" w:fill="auto"/>
          </w:tcPr>
          <w:p w14:paraId="08C6E481" w14:textId="77777777" w:rsidR="00C70857" w:rsidRPr="0005335B" w:rsidRDefault="00C70857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Interdivisional</w:t>
            </w:r>
            <w:r w:rsidR="000B53ED" w:rsidRPr="0005335B">
              <w:rPr>
                <w:rFonts w:ascii="Verdana" w:hAnsi="Verdana"/>
                <w:lang w:val="en-GB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5138E554" w14:textId="77777777" w:rsidR="00C70857" w:rsidRPr="00202BE1" w:rsidRDefault="00C70857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4A2C2701" w14:textId="77777777" w:rsidTr="00F90625">
        <w:tc>
          <w:tcPr>
            <w:tcW w:w="2235" w:type="dxa"/>
            <w:shd w:val="clear" w:color="auto" w:fill="auto"/>
          </w:tcPr>
          <w:p w14:paraId="5F106B0F" w14:textId="77777777" w:rsidR="0040188B" w:rsidRPr="0005335B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ALW</w:t>
            </w:r>
          </w:p>
        </w:tc>
        <w:tc>
          <w:tcPr>
            <w:tcW w:w="1559" w:type="dxa"/>
            <w:shd w:val="clear" w:color="auto" w:fill="auto"/>
          </w:tcPr>
          <w:p w14:paraId="13E819A2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59722850" w14:textId="77777777" w:rsidTr="00F90625">
        <w:tc>
          <w:tcPr>
            <w:tcW w:w="2235" w:type="dxa"/>
            <w:shd w:val="clear" w:color="auto" w:fill="auto"/>
          </w:tcPr>
          <w:p w14:paraId="1AE13253" w14:textId="77777777" w:rsidR="0040188B" w:rsidRPr="0005335B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CW</w:t>
            </w:r>
          </w:p>
        </w:tc>
        <w:tc>
          <w:tcPr>
            <w:tcW w:w="1559" w:type="dxa"/>
            <w:shd w:val="clear" w:color="auto" w:fill="auto"/>
          </w:tcPr>
          <w:p w14:paraId="4C544F47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0AD5F843" w14:textId="77777777" w:rsidTr="00F90625">
        <w:tc>
          <w:tcPr>
            <w:tcW w:w="2235" w:type="dxa"/>
            <w:shd w:val="clear" w:color="auto" w:fill="auto"/>
          </w:tcPr>
          <w:p w14:paraId="0B8176E2" w14:textId="77777777" w:rsidR="0040188B" w:rsidRPr="0005335B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EW</w:t>
            </w:r>
          </w:p>
        </w:tc>
        <w:tc>
          <w:tcPr>
            <w:tcW w:w="1559" w:type="dxa"/>
            <w:shd w:val="clear" w:color="auto" w:fill="auto"/>
          </w:tcPr>
          <w:p w14:paraId="00BA6C36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2F61531C" w14:textId="77777777" w:rsidTr="00F90625">
        <w:tc>
          <w:tcPr>
            <w:tcW w:w="2235" w:type="dxa"/>
            <w:shd w:val="clear" w:color="auto" w:fill="auto"/>
          </w:tcPr>
          <w:p w14:paraId="4DA1CEFF" w14:textId="77777777" w:rsidR="0040188B" w:rsidRPr="0005335B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GW</w:t>
            </w:r>
          </w:p>
        </w:tc>
        <w:tc>
          <w:tcPr>
            <w:tcW w:w="1559" w:type="dxa"/>
            <w:shd w:val="clear" w:color="auto" w:fill="auto"/>
          </w:tcPr>
          <w:p w14:paraId="538EFBDE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78FFE63F" w14:textId="77777777" w:rsidTr="00F90625">
        <w:tc>
          <w:tcPr>
            <w:tcW w:w="2235" w:type="dxa"/>
            <w:shd w:val="clear" w:color="auto" w:fill="auto"/>
          </w:tcPr>
          <w:p w14:paraId="43BE1C62" w14:textId="77777777" w:rsidR="0040188B" w:rsidRPr="0005335B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MaGW</w:t>
            </w:r>
          </w:p>
        </w:tc>
        <w:tc>
          <w:tcPr>
            <w:tcW w:w="1559" w:type="dxa"/>
            <w:shd w:val="clear" w:color="auto" w:fill="auto"/>
          </w:tcPr>
          <w:p w14:paraId="6F53B2D1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3697BECD" w14:textId="77777777" w:rsidTr="00F90625">
        <w:tc>
          <w:tcPr>
            <w:tcW w:w="2235" w:type="dxa"/>
            <w:shd w:val="clear" w:color="auto" w:fill="auto"/>
          </w:tcPr>
          <w:p w14:paraId="0C30F580" w14:textId="2A42899F" w:rsidR="0040188B" w:rsidRPr="0005335B" w:rsidRDefault="000F5A17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ZonMw</w:t>
            </w:r>
          </w:p>
        </w:tc>
        <w:tc>
          <w:tcPr>
            <w:tcW w:w="1559" w:type="dxa"/>
            <w:shd w:val="clear" w:color="auto" w:fill="auto"/>
          </w:tcPr>
          <w:p w14:paraId="4D46F7A8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2E2E64A5" w14:textId="77777777" w:rsidTr="00F90625">
        <w:tc>
          <w:tcPr>
            <w:tcW w:w="2235" w:type="dxa"/>
            <w:shd w:val="clear" w:color="auto" w:fill="auto"/>
          </w:tcPr>
          <w:p w14:paraId="767F7EFC" w14:textId="77777777" w:rsidR="0040188B" w:rsidRPr="0005335B" w:rsidRDefault="00CC04F5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N</w:t>
            </w:r>
          </w:p>
        </w:tc>
        <w:tc>
          <w:tcPr>
            <w:tcW w:w="1559" w:type="dxa"/>
            <w:shd w:val="clear" w:color="auto" w:fill="auto"/>
          </w:tcPr>
          <w:p w14:paraId="14377273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40188B" w:rsidRPr="00896330" w14:paraId="04B260B2" w14:textId="77777777" w:rsidTr="00F90625">
        <w:tc>
          <w:tcPr>
            <w:tcW w:w="2235" w:type="dxa"/>
            <w:shd w:val="clear" w:color="auto" w:fill="auto"/>
          </w:tcPr>
          <w:p w14:paraId="44D7D0A1" w14:textId="77777777" w:rsidR="0040188B" w:rsidRPr="0005335B" w:rsidRDefault="00505315" w:rsidP="00F90625">
            <w:pPr>
              <w:widowControl/>
              <w:rPr>
                <w:rFonts w:ascii="Verdana" w:hAnsi="Verdana"/>
                <w:lang w:val="en-GB"/>
              </w:rPr>
            </w:pPr>
            <w:r w:rsidRPr="0005335B">
              <w:rPr>
                <w:rFonts w:ascii="Verdana" w:hAnsi="Verdana"/>
                <w:lang w:val="en-GB"/>
              </w:rPr>
              <w:t>S</w:t>
            </w:r>
            <w:r w:rsidR="00CC04F5" w:rsidRPr="0005335B">
              <w:rPr>
                <w:rFonts w:ascii="Verdana" w:hAnsi="Verdana"/>
                <w:lang w:val="en-GB"/>
              </w:rPr>
              <w:t>T</w:t>
            </w:r>
            <w:r w:rsidR="0040188B" w:rsidRPr="0005335B">
              <w:rPr>
                <w:rFonts w:ascii="Verdana" w:hAnsi="Verdana"/>
                <w:lang w:val="en-GB"/>
              </w:rPr>
              <w:t>W</w:t>
            </w:r>
          </w:p>
        </w:tc>
        <w:tc>
          <w:tcPr>
            <w:tcW w:w="1559" w:type="dxa"/>
            <w:shd w:val="clear" w:color="auto" w:fill="auto"/>
          </w:tcPr>
          <w:p w14:paraId="266B7D4B" w14:textId="77777777" w:rsidR="0040188B" w:rsidRPr="00202BE1" w:rsidRDefault="0040188B" w:rsidP="00F90625">
            <w:pPr>
              <w:widowControl/>
              <w:rPr>
                <w:rFonts w:ascii="Verdana" w:hAnsi="Verdana"/>
                <w:lang w:val="en-GB"/>
              </w:rPr>
            </w:pPr>
          </w:p>
        </w:tc>
      </w:tr>
    </w:tbl>
    <w:p w14:paraId="4A3433DA" w14:textId="77777777" w:rsidR="0040188B" w:rsidRPr="00202BE1" w:rsidRDefault="0040188B">
      <w:pPr>
        <w:widowControl/>
        <w:rPr>
          <w:rFonts w:ascii="Verdana" w:hAnsi="Verdana"/>
          <w:b/>
          <w:lang w:val="en-GB"/>
        </w:rPr>
      </w:pPr>
    </w:p>
    <w:p w14:paraId="4FB60BF5" w14:textId="6CD7B0C4" w:rsidR="003B160A" w:rsidRPr="00202BE1" w:rsidRDefault="000B53ED" w:rsidP="003B160A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 xml:space="preserve">* </w:t>
      </w:r>
      <w:r w:rsidR="00767603">
        <w:rPr>
          <w:rFonts w:ascii="Verdana" w:hAnsi="Verdana"/>
          <w:b/>
          <w:lang w:val="en-GB"/>
        </w:rPr>
        <w:t>Explanation</w:t>
      </w:r>
      <w:r w:rsidR="00202BE1" w:rsidRPr="00202BE1">
        <w:rPr>
          <w:rFonts w:ascii="Verdana" w:hAnsi="Verdana"/>
          <w:b/>
          <w:lang w:val="en-GB"/>
        </w:rPr>
        <w:t xml:space="preserve"> </w:t>
      </w:r>
      <w:r w:rsidR="003B160A" w:rsidRPr="00202BE1">
        <w:rPr>
          <w:rFonts w:ascii="Verdana" w:hAnsi="Verdana"/>
          <w:b/>
          <w:lang w:val="en-GB"/>
        </w:rPr>
        <w:t>of the interdivisional character of the proposal</w:t>
      </w:r>
      <w:r w:rsidR="003B160A" w:rsidRPr="00202BE1">
        <w:rPr>
          <w:rFonts w:ascii="Verdana" w:hAnsi="Verdana"/>
          <w:lang w:val="en-GB"/>
        </w:rPr>
        <w:t xml:space="preserve"> (only to be filled </w:t>
      </w:r>
      <w:r w:rsidR="007760E8" w:rsidRPr="00202BE1">
        <w:rPr>
          <w:rFonts w:ascii="Verdana" w:hAnsi="Verdana"/>
          <w:lang w:val="en-GB"/>
        </w:rPr>
        <w:t>out</w:t>
      </w:r>
      <w:r w:rsidR="003B160A" w:rsidRPr="00202BE1">
        <w:rPr>
          <w:rFonts w:ascii="Verdana" w:hAnsi="Verdana"/>
          <w:lang w:val="en-GB"/>
        </w:rPr>
        <w:t xml:space="preserve"> if you have chosen to submit your application as interdivisional, 50-100 w</w:t>
      </w:r>
      <w:r w:rsidR="00D269DE" w:rsidRPr="00202BE1">
        <w:rPr>
          <w:rFonts w:ascii="Verdana" w:hAnsi="Verdana"/>
          <w:lang w:val="en-GB"/>
        </w:rPr>
        <w:t>o</w:t>
      </w:r>
      <w:r w:rsidR="003B160A" w:rsidRPr="00202BE1">
        <w:rPr>
          <w:rFonts w:ascii="Verdana" w:hAnsi="Verdana"/>
          <w:lang w:val="en-GB"/>
        </w:rPr>
        <w:t>rds):</w:t>
      </w:r>
    </w:p>
    <w:p w14:paraId="15F5A713" w14:textId="77777777" w:rsidR="00CE1C74" w:rsidRPr="00202BE1" w:rsidRDefault="00CE1C74" w:rsidP="003B160A">
      <w:pPr>
        <w:widowControl/>
        <w:rPr>
          <w:rFonts w:ascii="Verdana" w:hAnsi="Verdana"/>
          <w:lang w:val="en-GB"/>
        </w:rPr>
      </w:pPr>
    </w:p>
    <w:p w14:paraId="0C173B0E" w14:textId="0A499EA4" w:rsidR="00CE1C74" w:rsidRDefault="00E706AB" w:rsidP="003B160A">
      <w:pPr>
        <w:widowControl/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1</w:t>
      </w:r>
      <w:r w:rsidR="00896330">
        <w:rPr>
          <w:rFonts w:ascii="Verdana" w:hAnsi="Verdana"/>
          <w:b/>
          <w:lang w:val="en-GB"/>
        </w:rPr>
        <w:t>h</w:t>
      </w:r>
      <w:r w:rsidR="00CE1C74" w:rsidRPr="00202BE1">
        <w:rPr>
          <w:rFonts w:ascii="Verdana" w:hAnsi="Verdana"/>
          <w:b/>
          <w:lang w:val="en-GB"/>
        </w:rPr>
        <w:t xml:space="preserve">. </w:t>
      </w:r>
      <w:r w:rsidR="00B247EF" w:rsidRPr="00202BE1">
        <w:rPr>
          <w:rFonts w:ascii="Verdana" w:hAnsi="Verdana"/>
          <w:b/>
          <w:lang w:val="en-GB"/>
        </w:rPr>
        <w:t>Main field of research (compulsory</w:t>
      </w:r>
      <w:r w:rsidR="0005335B">
        <w:rPr>
          <w:rFonts w:ascii="Verdana" w:hAnsi="Verdana"/>
          <w:b/>
          <w:lang w:val="en-GB"/>
        </w:rPr>
        <w:t>; see notes</w:t>
      </w:r>
      <w:r w:rsidR="00B247EF" w:rsidRPr="00202BE1">
        <w:rPr>
          <w:rFonts w:ascii="Verdana" w:hAnsi="Verdana"/>
          <w:b/>
          <w:lang w:val="en-GB"/>
        </w:rPr>
        <w:t>)</w:t>
      </w:r>
    </w:p>
    <w:p w14:paraId="06D17AC3" w14:textId="37851684" w:rsidR="0005335B" w:rsidRPr="0005335B" w:rsidRDefault="0005335B" w:rsidP="003B160A">
      <w:pPr>
        <w:widowControl/>
        <w:rPr>
          <w:rFonts w:ascii="Verdana" w:hAnsi="Verdana"/>
          <w:lang w:val="en-GB"/>
        </w:rPr>
      </w:pPr>
      <w:r w:rsidRPr="00B247EF">
        <w:rPr>
          <w:rFonts w:ascii="Verdana" w:hAnsi="Verdana"/>
          <w:lang w:val="en-GB"/>
        </w:rPr>
        <w:t xml:space="preserve">code + </w:t>
      </w:r>
      <w:r>
        <w:rPr>
          <w:rFonts w:ascii="Verdana" w:hAnsi="Verdana"/>
          <w:lang w:val="en-GB"/>
        </w:rPr>
        <w:t xml:space="preserve">main </w:t>
      </w:r>
      <w:r w:rsidRPr="00B247EF">
        <w:rPr>
          <w:rFonts w:ascii="Verdana" w:hAnsi="Verdana"/>
          <w:lang w:val="en-GB"/>
        </w:rPr>
        <w:t>field of research:</w:t>
      </w:r>
      <w:r>
        <w:rPr>
          <w:rFonts w:ascii="Verdana" w:hAnsi="Verdana"/>
          <w:lang w:val="en-GB"/>
        </w:rPr>
        <w:t xml:space="preserve"> </w:t>
      </w:r>
      <w:r w:rsidRPr="00B247EF">
        <w:rPr>
          <w:rFonts w:ascii="Verdana" w:hAnsi="Verdana"/>
          <w:lang w:val="en-GB"/>
        </w:rPr>
        <w:t>……….</w:t>
      </w:r>
    </w:p>
    <w:p w14:paraId="72412F92" w14:textId="127DFB7F" w:rsidR="00B247EF" w:rsidRPr="00202BE1" w:rsidRDefault="00D74B38" w:rsidP="00B247EF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If applicable: other fields of research, in order of relevance</w:t>
      </w:r>
    </w:p>
    <w:p w14:paraId="49CAE9AD" w14:textId="77777777" w:rsidR="00D74B38" w:rsidRPr="00202BE1" w:rsidRDefault="00D74B38" w:rsidP="00B247EF">
      <w:pPr>
        <w:widowControl/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</w:tblGrid>
      <w:tr w:rsidR="00A63040" w:rsidRPr="00202BE1" w14:paraId="5E0CA8B1" w14:textId="77777777" w:rsidTr="00A63040">
        <w:trPr>
          <w:trHeight w:val="253"/>
        </w:trPr>
        <w:tc>
          <w:tcPr>
            <w:tcW w:w="2376" w:type="dxa"/>
            <w:shd w:val="clear" w:color="auto" w:fill="auto"/>
          </w:tcPr>
          <w:p w14:paraId="4FFF84B6" w14:textId="77777777" w:rsidR="00A63040" w:rsidRPr="00202BE1" w:rsidRDefault="00A63040" w:rsidP="00C76C8F">
            <w:pPr>
              <w:widowControl/>
              <w:rPr>
                <w:rFonts w:ascii="Verdana" w:hAnsi="Verdana"/>
                <w:b/>
                <w:lang w:val="en-GB"/>
              </w:rPr>
            </w:pPr>
            <w:r w:rsidRPr="00202BE1">
              <w:rPr>
                <w:rFonts w:ascii="Verdana" w:hAnsi="Verdana"/>
                <w:b/>
                <w:lang w:val="en-GB"/>
              </w:rPr>
              <w:t>Code</w:t>
            </w:r>
          </w:p>
        </w:tc>
        <w:tc>
          <w:tcPr>
            <w:tcW w:w="2410" w:type="dxa"/>
            <w:shd w:val="clear" w:color="auto" w:fill="auto"/>
          </w:tcPr>
          <w:p w14:paraId="18931801" w14:textId="31A49893" w:rsidR="00A63040" w:rsidRPr="00202BE1" w:rsidRDefault="00A63040" w:rsidP="00C76C8F">
            <w:pPr>
              <w:widowControl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Other f</w:t>
            </w:r>
            <w:r w:rsidRPr="00202BE1">
              <w:rPr>
                <w:rFonts w:ascii="Verdana" w:hAnsi="Verdana"/>
                <w:b/>
                <w:lang w:val="en-GB"/>
              </w:rPr>
              <w:t>ields of research</w:t>
            </w:r>
          </w:p>
        </w:tc>
      </w:tr>
      <w:tr w:rsidR="00A63040" w:rsidRPr="00202BE1" w14:paraId="2B4577C5" w14:textId="77777777" w:rsidTr="00A63040">
        <w:trPr>
          <w:trHeight w:val="269"/>
        </w:trPr>
        <w:tc>
          <w:tcPr>
            <w:tcW w:w="2376" w:type="dxa"/>
            <w:shd w:val="clear" w:color="auto" w:fill="auto"/>
          </w:tcPr>
          <w:p w14:paraId="59ABF255" w14:textId="77777777" w:rsidR="00A63040" w:rsidRPr="00202BE1" w:rsidRDefault="00A63040" w:rsidP="00C76C8F">
            <w:pPr>
              <w:widowControl/>
              <w:rPr>
                <w:rFonts w:ascii="Verdana" w:hAnsi="Verdana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347C9AA5" w14:textId="77777777" w:rsidR="00A63040" w:rsidRPr="00202BE1" w:rsidRDefault="00A63040" w:rsidP="00C76C8F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A63040" w:rsidRPr="00202BE1" w14:paraId="726CACF9" w14:textId="77777777" w:rsidTr="00A63040">
        <w:trPr>
          <w:trHeight w:val="269"/>
        </w:trPr>
        <w:tc>
          <w:tcPr>
            <w:tcW w:w="2376" w:type="dxa"/>
            <w:shd w:val="clear" w:color="auto" w:fill="auto"/>
          </w:tcPr>
          <w:p w14:paraId="4DF7E55A" w14:textId="77777777" w:rsidR="00A63040" w:rsidRPr="00202BE1" w:rsidRDefault="00A63040" w:rsidP="00C76C8F">
            <w:pPr>
              <w:widowControl/>
              <w:rPr>
                <w:rFonts w:ascii="Verdana" w:hAnsi="Verdana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3A268297" w14:textId="77777777" w:rsidR="00A63040" w:rsidRPr="00202BE1" w:rsidRDefault="00A63040" w:rsidP="00C76C8F">
            <w:pPr>
              <w:widowControl/>
              <w:rPr>
                <w:rFonts w:ascii="Verdana" w:hAnsi="Verdana"/>
                <w:lang w:val="en-GB"/>
              </w:rPr>
            </w:pPr>
          </w:p>
        </w:tc>
      </w:tr>
      <w:tr w:rsidR="00A63040" w:rsidRPr="00202BE1" w14:paraId="2A9734E7" w14:textId="77777777" w:rsidTr="00A63040">
        <w:trPr>
          <w:trHeight w:val="269"/>
        </w:trPr>
        <w:tc>
          <w:tcPr>
            <w:tcW w:w="2376" w:type="dxa"/>
            <w:shd w:val="clear" w:color="auto" w:fill="auto"/>
          </w:tcPr>
          <w:p w14:paraId="5B0F3BF8" w14:textId="77777777" w:rsidR="00A63040" w:rsidRPr="00202BE1" w:rsidRDefault="00A63040" w:rsidP="00C76C8F">
            <w:pPr>
              <w:widowControl/>
              <w:rPr>
                <w:rFonts w:ascii="Verdana" w:hAnsi="Verdana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727C6E0F" w14:textId="77777777" w:rsidR="00A63040" w:rsidRPr="00202BE1" w:rsidRDefault="00A63040" w:rsidP="00C76C8F">
            <w:pPr>
              <w:widowControl/>
              <w:rPr>
                <w:rFonts w:ascii="Verdana" w:hAnsi="Verdana"/>
                <w:lang w:val="en-GB"/>
              </w:rPr>
            </w:pPr>
          </w:p>
        </w:tc>
      </w:tr>
    </w:tbl>
    <w:p w14:paraId="36EF7F08" w14:textId="4E3533AA" w:rsidR="00A63040" w:rsidRDefault="00F173C2" w:rsidP="00F173C2">
      <w:pPr>
        <w:pStyle w:val="Kop1"/>
        <w:rPr>
          <w:rFonts w:ascii="Verdana" w:hAnsi="Verdana"/>
        </w:rPr>
      </w:pPr>
      <w:r w:rsidRPr="00F173C2">
        <w:rPr>
          <w:rFonts w:ascii="Verdana" w:hAnsi="Verdana"/>
        </w:rPr>
        <w:t>1</w:t>
      </w:r>
      <w:r w:rsidR="00896330">
        <w:rPr>
          <w:rFonts w:ascii="Verdana" w:hAnsi="Verdana"/>
        </w:rPr>
        <w:t>i</w:t>
      </w:r>
      <w:r w:rsidRPr="00F173C2">
        <w:rPr>
          <w:rFonts w:ascii="Verdana" w:hAnsi="Verdana"/>
        </w:rPr>
        <w:t xml:space="preserve">. </w:t>
      </w:r>
      <w:bookmarkStart w:id="1" w:name="_Toc273951976"/>
      <w:r w:rsidRPr="00F173C2">
        <w:rPr>
          <w:rFonts w:ascii="Verdana" w:hAnsi="Verdana"/>
        </w:rPr>
        <w:t>Public summary of your research proposal</w:t>
      </w:r>
      <w:bookmarkEnd w:id="1"/>
      <w:r>
        <w:rPr>
          <w:rFonts w:ascii="Verdana" w:hAnsi="Verdana"/>
        </w:rPr>
        <w:t xml:space="preserve"> </w:t>
      </w:r>
    </w:p>
    <w:p w14:paraId="732C3188" w14:textId="1CE927F5" w:rsidR="00F173C2" w:rsidRPr="00F173C2" w:rsidRDefault="00F173C2" w:rsidP="00F173C2">
      <w:pPr>
        <w:pStyle w:val="Kop1"/>
        <w:rPr>
          <w:rFonts w:ascii="Verdana" w:hAnsi="Verdana"/>
          <w:b w:val="0"/>
        </w:rPr>
      </w:pPr>
      <w:r w:rsidRPr="00F173C2">
        <w:rPr>
          <w:rFonts w:ascii="Verdana" w:hAnsi="Verdana"/>
          <w:b w:val="0"/>
        </w:rPr>
        <w:t>(max. 50 words; preferably in Dutch</w:t>
      </w:r>
      <w:r w:rsidR="0005335B">
        <w:rPr>
          <w:rFonts w:ascii="Verdana" w:hAnsi="Verdana"/>
          <w:b w:val="0"/>
        </w:rPr>
        <w:t>, see notes</w:t>
      </w:r>
      <w:r w:rsidRPr="00F173C2">
        <w:rPr>
          <w:rFonts w:ascii="Verdana" w:hAnsi="Verdana"/>
          <w:b w:val="0"/>
        </w:rPr>
        <w:t xml:space="preserve">). </w:t>
      </w:r>
    </w:p>
    <w:p w14:paraId="1D88B6EB" w14:textId="77777777" w:rsidR="0072432C" w:rsidRPr="00202BE1" w:rsidRDefault="00B113F1" w:rsidP="00B247EF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72432C" w:rsidRPr="00202BE1" w14:paraId="03E61D67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60" w:color="auto" w:fill="auto"/>
          </w:tcPr>
          <w:p w14:paraId="20DE1C08" w14:textId="77777777" w:rsidR="0072432C" w:rsidRPr="00202BE1" w:rsidRDefault="0072432C">
            <w:pPr>
              <w:rPr>
                <w:rFonts w:ascii="Verdana" w:hAnsi="Verdana"/>
                <w:b/>
                <w:color w:val="FFFFFF"/>
                <w:lang w:val="en-GB"/>
              </w:rPr>
            </w:pPr>
            <w:r w:rsidRPr="00202BE1">
              <w:rPr>
                <w:rFonts w:ascii="Verdana" w:hAnsi="Verdana"/>
                <w:b/>
                <w:color w:val="FFFFFF"/>
                <w:lang w:val="en-GB"/>
              </w:rPr>
              <w:t>Research proposal</w:t>
            </w:r>
          </w:p>
        </w:tc>
      </w:tr>
    </w:tbl>
    <w:p w14:paraId="2E029844" w14:textId="77777777" w:rsidR="0072432C" w:rsidRPr="00202BE1" w:rsidRDefault="0072432C">
      <w:pPr>
        <w:widowControl/>
        <w:rPr>
          <w:rFonts w:ascii="Verdana" w:hAnsi="Verdana"/>
          <w:u w:val="single"/>
          <w:lang w:val="en-GB"/>
        </w:rPr>
      </w:pPr>
    </w:p>
    <w:p w14:paraId="349823BF" w14:textId="3F574FA2" w:rsidR="00B37714" w:rsidRPr="00202BE1" w:rsidRDefault="00B37714">
      <w:pPr>
        <w:widowControl/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2</w:t>
      </w:r>
      <w:r w:rsidR="00CE0E8B" w:rsidRPr="00202BE1">
        <w:rPr>
          <w:rFonts w:ascii="Verdana" w:hAnsi="Verdana"/>
          <w:b/>
          <w:lang w:val="en-GB"/>
        </w:rPr>
        <w:t>a</w:t>
      </w:r>
      <w:r w:rsidR="00FD53E1">
        <w:rPr>
          <w:rFonts w:ascii="Verdana" w:hAnsi="Verdana"/>
          <w:b/>
          <w:lang w:val="en-GB"/>
        </w:rPr>
        <w:t>1 and 2a2</w:t>
      </w:r>
      <w:r w:rsidRPr="00202BE1">
        <w:rPr>
          <w:rFonts w:ascii="Verdana" w:hAnsi="Verdana"/>
          <w:b/>
          <w:lang w:val="en-GB"/>
        </w:rPr>
        <w:t xml:space="preserve">. </w:t>
      </w:r>
      <w:r w:rsidR="00014AD8" w:rsidRPr="00202BE1">
        <w:rPr>
          <w:rFonts w:ascii="Verdana" w:hAnsi="Verdana"/>
          <w:b/>
          <w:lang w:val="en-GB"/>
        </w:rPr>
        <w:t>Description of the proposed research</w:t>
      </w:r>
    </w:p>
    <w:p w14:paraId="4BA03552" w14:textId="77777777" w:rsidR="00ED28BA" w:rsidRPr="00202BE1" w:rsidRDefault="00ED28BA" w:rsidP="00ED28BA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 xml:space="preserve">(max. </w:t>
      </w:r>
      <w:r w:rsidRPr="00D9524F">
        <w:rPr>
          <w:rFonts w:ascii="Verdana" w:hAnsi="Verdana"/>
          <w:lang w:val="en-GB"/>
        </w:rPr>
        <w:t>2000</w:t>
      </w:r>
      <w:r w:rsidRPr="00202BE1">
        <w:rPr>
          <w:rFonts w:ascii="Verdana" w:hAnsi="Verdana"/>
          <w:lang w:val="en-GB"/>
        </w:rPr>
        <w:t xml:space="preserve"> words on no more than </w:t>
      </w:r>
      <w:r w:rsidRPr="00D9524F">
        <w:rPr>
          <w:rFonts w:ascii="Verdana" w:hAnsi="Verdana"/>
          <w:lang w:val="en-GB"/>
        </w:rPr>
        <w:t>6</w:t>
      </w:r>
      <w:r w:rsidRPr="00202BE1">
        <w:rPr>
          <w:rFonts w:ascii="Verdana" w:hAnsi="Verdana"/>
          <w:lang w:val="en-GB"/>
        </w:rPr>
        <w:t xml:space="preserve"> pages, see Notes)</w:t>
      </w:r>
    </w:p>
    <w:p w14:paraId="5C2A69F2" w14:textId="77777777" w:rsidR="00ED28BA" w:rsidRPr="00202BE1" w:rsidRDefault="00ED28BA" w:rsidP="00ED28BA">
      <w:pPr>
        <w:rPr>
          <w:rFonts w:ascii="Verdana" w:hAnsi="Verdana"/>
          <w:lang w:val="en-GB"/>
        </w:rPr>
      </w:pPr>
    </w:p>
    <w:p w14:paraId="622F5CFA" w14:textId="1396C336" w:rsidR="00ED28BA" w:rsidRPr="00FD53E1" w:rsidRDefault="00FD53E1" w:rsidP="00ED28BA">
      <w:pPr>
        <w:rPr>
          <w:rFonts w:ascii="Verdana" w:hAnsi="Verdana"/>
          <w:lang w:val="en-GB"/>
        </w:rPr>
      </w:pPr>
      <w:r w:rsidRPr="00FD53E1">
        <w:rPr>
          <w:rFonts w:ascii="Verdana" w:hAnsi="Verdana"/>
          <w:lang w:val="en-GB"/>
        </w:rPr>
        <w:t xml:space="preserve">2a1. </w:t>
      </w:r>
      <w:r w:rsidR="00ED28BA" w:rsidRPr="00FD53E1">
        <w:rPr>
          <w:rFonts w:ascii="Verdana" w:hAnsi="Verdana"/>
          <w:lang w:val="en-GB"/>
        </w:rPr>
        <w:t>Overall aim and key objectives</w:t>
      </w:r>
      <w:r w:rsidR="005011CB" w:rsidRPr="00FD53E1">
        <w:rPr>
          <w:rFonts w:ascii="Verdana" w:hAnsi="Verdana"/>
          <w:lang w:val="en-GB"/>
        </w:rPr>
        <w:t>,</w:t>
      </w:r>
      <w:r w:rsidR="00ED28BA" w:rsidRPr="00FD53E1">
        <w:rPr>
          <w:rFonts w:ascii="Verdana" w:hAnsi="Verdana"/>
          <w:lang w:val="en-GB"/>
        </w:rPr>
        <w:t xml:space="preserve"> including:</w:t>
      </w:r>
    </w:p>
    <w:p w14:paraId="4E0ECA85" w14:textId="6B6DC7CC" w:rsidR="00ED28BA" w:rsidRPr="00202BE1" w:rsidRDefault="00ED28BA" w:rsidP="00ED28BA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-</w:t>
      </w:r>
      <w:r w:rsidRPr="00202BE1">
        <w:rPr>
          <w:rFonts w:ascii="Verdana" w:hAnsi="Verdana"/>
          <w:lang w:val="en-GB"/>
        </w:rPr>
        <w:tab/>
      </w:r>
      <w:r w:rsidR="00202BE1" w:rsidRPr="00202BE1">
        <w:rPr>
          <w:rFonts w:ascii="Verdana" w:hAnsi="Verdana"/>
          <w:lang w:val="en-GB"/>
        </w:rPr>
        <w:t>s</w:t>
      </w:r>
      <w:r w:rsidRPr="00202BE1">
        <w:rPr>
          <w:rFonts w:ascii="Verdana" w:hAnsi="Verdana"/>
          <w:lang w:val="en-GB"/>
        </w:rPr>
        <w:t>cientific relevance and challenges</w:t>
      </w:r>
      <w:r w:rsidR="00202BE1" w:rsidRPr="00202BE1">
        <w:rPr>
          <w:rFonts w:ascii="Verdana" w:hAnsi="Verdana"/>
          <w:lang w:val="en-GB"/>
        </w:rPr>
        <w:t>;</w:t>
      </w:r>
    </w:p>
    <w:p w14:paraId="287C3925" w14:textId="6D96E03B" w:rsidR="00ED28BA" w:rsidRPr="00202BE1" w:rsidRDefault="00ED28BA" w:rsidP="00ED28BA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-</w:t>
      </w:r>
      <w:r w:rsidRPr="00202BE1">
        <w:rPr>
          <w:rFonts w:ascii="Verdana" w:hAnsi="Verdana"/>
          <w:lang w:val="en-GB"/>
        </w:rPr>
        <w:tab/>
      </w:r>
      <w:r w:rsidR="00202BE1" w:rsidRPr="00202BE1">
        <w:rPr>
          <w:rFonts w:ascii="Verdana" w:hAnsi="Verdana"/>
          <w:lang w:val="en-GB"/>
        </w:rPr>
        <w:t>o</w:t>
      </w:r>
      <w:r w:rsidRPr="00202BE1">
        <w:rPr>
          <w:rFonts w:ascii="Verdana" w:hAnsi="Verdana"/>
          <w:lang w:val="en-GB"/>
        </w:rPr>
        <w:t>riginality and innovative character</w:t>
      </w:r>
      <w:r w:rsidR="00202BE1" w:rsidRPr="00202BE1">
        <w:rPr>
          <w:rFonts w:ascii="Verdana" w:hAnsi="Verdana"/>
          <w:lang w:val="en-GB"/>
        </w:rPr>
        <w:t>;</w:t>
      </w:r>
    </w:p>
    <w:p w14:paraId="40A8F857" w14:textId="502532B1" w:rsidR="00ED28BA" w:rsidRPr="00202BE1" w:rsidRDefault="00ED28BA" w:rsidP="00ED28BA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-</w:t>
      </w:r>
      <w:r w:rsidRPr="00202BE1">
        <w:rPr>
          <w:rFonts w:ascii="Verdana" w:hAnsi="Verdana"/>
          <w:lang w:val="en-GB"/>
        </w:rPr>
        <w:tab/>
      </w:r>
      <w:r w:rsidR="00202BE1" w:rsidRPr="00202BE1">
        <w:rPr>
          <w:rFonts w:ascii="Verdana" w:hAnsi="Verdana"/>
          <w:lang w:val="en-GB"/>
        </w:rPr>
        <w:t>m</w:t>
      </w:r>
      <w:r w:rsidRPr="00202BE1">
        <w:rPr>
          <w:rFonts w:ascii="Verdana" w:hAnsi="Verdana"/>
          <w:lang w:val="en-GB"/>
        </w:rPr>
        <w:t>ethods and techniques</w:t>
      </w:r>
      <w:r w:rsidR="00202BE1" w:rsidRPr="00202BE1">
        <w:rPr>
          <w:rFonts w:ascii="Verdana" w:hAnsi="Verdana"/>
          <w:lang w:val="en-GB"/>
        </w:rPr>
        <w:t>.</w:t>
      </w:r>
    </w:p>
    <w:p w14:paraId="2D4BE86A" w14:textId="77777777" w:rsidR="00ED28BA" w:rsidRPr="00202BE1" w:rsidRDefault="00ED28BA" w:rsidP="00ED28BA">
      <w:pPr>
        <w:rPr>
          <w:rFonts w:ascii="Verdana" w:hAnsi="Verdana"/>
          <w:lang w:val="en-GB"/>
        </w:rPr>
      </w:pPr>
    </w:p>
    <w:p w14:paraId="541FF6EF" w14:textId="19CB9B6D" w:rsidR="00ED28BA" w:rsidRPr="00FD53E1" w:rsidRDefault="00FD53E1" w:rsidP="00ED28BA">
      <w:pPr>
        <w:rPr>
          <w:rFonts w:ascii="Verdana" w:hAnsi="Verdana"/>
          <w:lang w:val="en-GB"/>
        </w:rPr>
      </w:pPr>
      <w:r w:rsidRPr="00FD53E1">
        <w:rPr>
          <w:rFonts w:ascii="Verdana" w:hAnsi="Verdana"/>
          <w:lang w:val="en-GB"/>
        </w:rPr>
        <w:t xml:space="preserve">2a2. </w:t>
      </w:r>
      <w:r w:rsidR="00ED28BA" w:rsidRPr="00FD53E1">
        <w:rPr>
          <w:rFonts w:ascii="Verdana" w:hAnsi="Verdana"/>
          <w:lang w:val="en-GB"/>
        </w:rPr>
        <w:t>Research plan</w:t>
      </w:r>
      <w:r w:rsidR="005011CB" w:rsidRPr="00FD53E1">
        <w:rPr>
          <w:rFonts w:ascii="Verdana" w:hAnsi="Verdana"/>
          <w:lang w:val="en-GB"/>
        </w:rPr>
        <w:t>,</w:t>
      </w:r>
      <w:r w:rsidR="00ED28BA" w:rsidRPr="00FD53E1">
        <w:rPr>
          <w:rFonts w:ascii="Verdana" w:hAnsi="Verdana"/>
          <w:lang w:val="en-GB"/>
        </w:rPr>
        <w:t xml:space="preserve"> including:</w:t>
      </w:r>
    </w:p>
    <w:p w14:paraId="69511327" w14:textId="3E16827F" w:rsidR="00ED28BA" w:rsidRPr="00202BE1" w:rsidRDefault="00ED28BA" w:rsidP="00ED28BA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-</w:t>
      </w:r>
      <w:r w:rsidRPr="00202BE1">
        <w:rPr>
          <w:rFonts w:ascii="Verdana" w:hAnsi="Verdana"/>
          <w:lang w:val="en-GB"/>
        </w:rPr>
        <w:tab/>
      </w:r>
      <w:r w:rsidR="00202BE1" w:rsidRPr="00202BE1">
        <w:rPr>
          <w:rFonts w:ascii="Verdana" w:hAnsi="Verdana"/>
          <w:lang w:val="en-GB"/>
        </w:rPr>
        <w:t xml:space="preserve">practical </w:t>
      </w:r>
      <w:r w:rsidRPr="00202BE1">
        <w:rPr>
          <w:rFonts w:ascii="Verdana" w:hAnsi="Verdana"/>
          <w:lang w:val="en-GB"/>
        </w:rPr>
        <w:t>timetable/timeline over the grant period</w:t>
      </w:r>
      <w:r w:rsidR="00202BE1" w:rsidRPr="00202BE1">
        <w:rPr>
          <w:rFonts w:ascii="Verdana" w:hAnsi="Verdana"/>
          <w:lang w:val="en-GB"/>
        </w:rPr>
        <w:t>;</w:t>
      </w:r>
    </w:p>
    <w:p w14:paraId="6658A152" w14:textId="009925F2" w:rsidR="00ED28BA" w:rsidRPr="00202BE1" w:rsidRDefault="00ED28BA" w:rsidP="00ED28BA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-</w:t>
      </w:r>
      <w:r w:rsidRPr="00202BE1">
        <w:rPr>
          <w:rFonts w:ascii="Verdana" w:hAnsi="Verdana"/>
          <w:lang w:val="en-GB"/>
        </w:rPr>
        <w:tab/>
      </w:r>
      <w:r w:rsidR="00202BE1" w:rsidRPr="00202BE1">
        <w:rPr>
          <w:rFonts w:ascii="Verdana" w:hAnsi="Verdana"/>
          <w:lang w:val="en-GB"/>
        </w:rPr>
        <w:t>local</w:t>
      </w:r>
      <w:r w:rsidRPr="00202BE1">
        <w:rPr>
          <w:rFonts w:ascii="Verdana" w:hAnsi="Verdana"/>
          <w:lang w:val="en-GB"/>
        </w:rPr>
        <w:t>, national and international collaboration</w:t>
      </w:r>
      <w:r w:rsidR="00202BE1" w:rsidRPr="00202BE1">
        <w:rPr>
          <w:rFonts w:ascii="Verdana" w:hAnsi="Verdana"/>
          <w:lang w:val="en-GB"/>
        </w:rPr>
        <w:t>;</w:t>
      </w:r>
    </w:p>
    <w:p w14:paraId="7131C50A" w14:textId="0E51664C" w:rsidR="00ED28BA" w:rsidRPr="00202BE1" w:rsidRDefault="00ED28BA" w:rsidP="00ED28BA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-</w:t>
      </w:r>
      <w:r w:rsidRPr="00202BE1">
        <w:rPr>
          <w:rFonts w:ascii="Verdana" w:hAnsi="Verdana"/>
          <w:lang w:val="en-GB"/>
        </w:rPr>
        <w:tab/>
      </w:r>
      <w:r w:rsidR="00202BE1" w:rsidRPr="00202BE1">
        <w:rPr>
          <w:rFonts w:ascii="Verdana" w:hAnsi="Verdana"/>
          <w:lang w:val="en-GB"/>
        </w:rPr>
        <w:t xml:space="preserve">work </w:t>
      </w:r>
      <w:r w:rsidRPr="00202BE1">
        <w:rPr>
          <w:rFonts w:ascii="Verdana" w:hAnsi="Verdana"/>
          <w:lang w:val="en-GB"/>
        </w:rPr>
        <w:t>plan</w:t>
      </w:r>
      <w:r w:rsidR="00202BE1" w:rsidRPr="00202BE1">
        <w:rPr>
          <w:rFonts w:ascii="Verdana" w:hAnsi="Verdana"/>
          <w:lang w:val="en-GB"/>
        </w:rPr>
        <w:t>.</w:t>
      </w:r>
      <w:r w:rsidRPr="00202BE1">
        <w:rPr>
          <w:rFonts w:ascii="Verdana" w:hAnsi="Verdana"/>
          <w:lang w:val="en-GB"/>
        </w:rPr>
        <w:t xml:space="preserve"> </w:t>
      </w:r>
    </w:p>
    <w:p w14:paraId="1D61134F" w14:textId="77777777" w:rsidR="00ED28BA" w:rsidRPr="00202BE1" w:rsidRDefault="00ED28BA">
      <w:pPr>
        <w:widowControl/>
        <w:rPr>
          <w:rFonts w:ascii="Verdana" w:hAnsi="Verdana"/>
          <w:b/>
          <w:lang w:val="en-GB"/>
        </w:rPr>
      </w:pPr>
    </w:p>
    <w:p w14:paraId="302E8F26" w14:textId="020A4407" w:rsidR="002A32B2" w:rsidRPr="00814274" w:rsidRDefault="002A32B2" w:rsidP="002A32B2">
      <w:pPr>
        <w:rPr>
          <w:rFonts w:ascii="Verdana" w:hAnsi="Verdana"/>
          <w:lang w:val="en-GB"/>
        </w:rPr>
      </w:pPr>
      <w:r w:rsidRPr="00814274">
        <w:rPr>
          <w:rFonts w:ascii="Verdana" w:hAnsi="Verdana"/>
          <w:b/>
          <w:bCs/>
          <w:lang w:val="en-GB"/>
        </w:rPr>
        <w:t xml:space="preserve">2b. Knowledge </w:t>
      </w:r>
      <w:r w:rsidR="00FD53E1">
        <w:rPr>
          <w:rFonts w:ascii="Verdana" w:hAnsi="Verdana"/>
          <w:b/>
          <w:bCs/>
          <w:lang w:val="en-GB"/>
        </w:rPr>
        <w:t>utilisation</w:t>
      </w:r>
    </w:p>
    <w:p w14:paraId="0536694B" w14:textId="77777777" w:rsidR="002A32B2" w:rsidRPr="00814274" w:rsidRDefault="000F0520" w:rsidP="002A32B2">
      <w:pPr>
        <w:rPr>
          <w:rFonts w:ascii="Verdana" w:hAnsi="Verdana"/>
          <w:lang w:val="en-GB"/>
        </w:rPr>
      </w:pPr>
      <w:r w:rsidRPr="00814274">
        <w:rPr>
          <w:rFonts w:ascii="Verdana" w:hAnsi="Verdana"/>
          <w:lang w:val="en-GB"/>
        </w:rPr>
        <w:t xml:space="preserve">(max. </w:t>
      </w:r>
      <w:r w:rsidRPr="00D9524F">
        <w:rPr>
          <w:rFonts w:ascii="Verdana" w:hAnsi="Verdana"/>
          <w:lang w:val="en-GB"/>
        </w:rPr>
        <w:t>75</w:t>
      </w:r>
      <w:r w:rsidR="002A32B2" w:rsidRPr="00D9524F">
        <w:rPr>
          <w:rFonts w:ascii="Verdana" w:hAnsi="Verdana"/>
          <w:lang w:val="en-GB"/>
        </w:rPr>
        <w:t>0</w:t>
      </w:r>
      <w:r w:rsidR="002A32B2" w:rsidRPr="00814274">
        <w:rPr>
          <w:rFonts w:ascii="Verdana" w:hAnsi="Verdana"/>
          <w:lang w:val="en-GB"/>
        </w:rPr>
        <w:t xml:space="preserve"> words on no more than </w:t>
      </w:r>
      <w:r w:rsidR="002A32B2" w:rsidRPr="00D9524F">
        <w:rPr>
          <w:rFonts w:ascii="Verdana" w:hAnsi="Verdana"/>
          <w:lang w:val="en-GB"/>
        </w:rPr>
        <w:t>2</w:t>
      </w:r>
      <w:r w:rsidR="002A32B2" w:rsidRPr="00814274">
        <w:rPr>
          <w:rFonts w:ascii="Verdana" w:hAnsi="Verdana"/>
          <w:lang w:val="en-GB"/>
        </w:rPr>
        <w:t xml:space="preserve"> pages, see Notes) </w:t>
      </w:r>
    </w:p>
    <w:p w14:paraId="13721679" w14:textId="77777777" w:rsidR="002A32B2" w:rsidRPr="00814274" w:rsidRDefault="002A32B2" w:rsidP="002A32B2">
      <w:pPr>
        <w:rPr>
          <w:rFonts w:ascii="Verdana" w:hAnsi="Verdana"/>
          <w:b/>
          <w:bCs/>
          <w:i/>
          <w:iCs/>
          <w:lang w:val="en-GB"/>
        </w:rPr>
      </w:pPr>
    </w:p>
    <w:p w14:paraId="1AD4EA97" w14:textId="77777777" w:rsidR="002A32B2" w:rsidRPr="00FD53E1" w:rsidRDefault="00597FAA" w:rsidP="002A32B2">
      <w:pPr>
        <w:rPr>
          <w:rFonts w:ascii="Verdana" w:hAnsi="Verdana"/>
          <w:b/>
          <w:lang w:val="en-GB"/>
        </w:rPr>
      </w:pPr>
      <w:r w:rsidRPr="00FD53E1">
        <w:rPr>
          <w:rFonts w:ascii="Verdana" w:hAnsi="Verdana"/>
          <w:b/>
          <w:bCs/>
          <w:iCs/>
          <w:lang w:val="en-GB"/>
        </w:rPr>
        <w:t>Potential, including:</w:t>
      </w:r>
      <w:r w:rsidR="002A32B2" w:rsidRPr="00FD53E1">
        <w:rPr>
          <w:rFonts w:ascii="Verdana" w:hAnsi="Verdana"/>
          <w:b/>
          <w:bCs/>
          <w:iCs/>
          <w:lang w:val="en-GB"/>
        </w:rPr>
        <w:t xml:space="preserve"> </w:t>
      </w:r>
    </w:p>
    <w:p w14:paraId="75385308" w14:textId="171EDC11" w:rsidR="00AE4121" w:rsidRPr="006F2685" w:rsidRDefault="000F5A17" w:rsidP="00AE4121">
      <w:pPr>
        <w:numPr>
          <w:ilvl w:val="0"/>
          <w:numId w:val="13"/>
        </w:numPr>
        <w:rPr>
          <w:rFonts w:ascii="Verdana" w:hAnsi="Verdana"/>
          <w:lang w:val="en-GB"/>
        </w:rPr>
      </w:pPr>
      <w:r w:rsidRPr="006F2685">
        <w:rPr>
          <w:rFonts w:ascii="Verdana" w:hAnsi="Verdana"/>
          <w:lang w:val="en-GB"/>
        </w:rPr>
        <w:t>contribution to society and/or other scientific areas</w:t>
      </w:r>
      <w:r w:rsidR="00202BE1" w:rsidRPr="006F2685">
        <w:rPr>
          <w:rFonts w:ascii="Verdana" w:hAnsi="Verdana"/>
          <w:lang w:val="en-GB"/>
        </w:rPr>
        <w:t>;</w:t>
      </w:r>
    </w:p>
    <w:p w14:paraId="0CD6523F" w14:textId="1EF10FBD" w:rsidR="002A32B2" w:rsidRPr="00FD53E1" w:rsidRDefault="00AE4121" w:rsidP="00AE4121">
      <w:pPr>
        <w:numPr>
          <w:ilvl w:val="0"/>
          <w:numId w:val="13"/>
        </w:numPr>
        <w:rPr>
          <w:rFonts w:ascii="Verdana" w:hAnsi="Verdana"/>
          <w:b/>
          <w:lang w:val="en-GB"/>
        </w:rPr>
      </w:pPr>
      <w:r w:rsidRPr="006F2685">
        <w:rPr>
          <w:rFonts w:ascii="Verdana" w:hAnsi="Verdana"/>
          <w:lang w:val="en-GB"/>
        </w:rPr>
        <w:t xml:space="preserve">disciplines </w:t>
      </w:r>
      <w:r w:rsidR="000F5A17" w:rsidRPr="006F2685">
        <w:rPr>
          <w:rFonts w:ascii="Verdana" w:hAnsi="Verdana"/>
          <w:lang w:val="en-GB"/>
        </w:rPr>
        <w:t xml:space="preserve">and </w:t>
      </w:r>
      <w:r w:rsidR="002A32B2" w:rsidRPr="006F2685">
        <w:rPr>
          <w:rFonts w:ascii="Verdana" w:hAnsi="Verdana"/>
          <w:lang w:val="en-GB"/>
        </w:rPr>
        <w:t>organisati</w:t>
      </w:r>
      <w:r w:rsidR="000F5A17" w:rsidRPr="006F2685">
        <w:rPr>
          <w:rFonts w:ascii="Verdana" w:hAnsi="Verdana"/>
          <w:lang w:val="en-GB"/>
        </w:rPr>
        <w:t>on</w:t>
      </w:r>
      <w:r w:rsidR="002A32B2" w:rsidRPr="006F2685">
        <w:rPr>
          <w:rFonts w:ascii="Verdana" w:hAnsi="Verdana"/>
          <w:lang w:val="en-GB"/>
        </w:rPr>
        <w:t xml:space="preserve">s </w:t>
      </w:r>
      <w:r w:rsidR="000F5A17" w:rsidRPr="006F2685">
        <w:rPr>
          <w:rFonts w:ascii="Verdana" w:hAnsi="Verdana"/>
          <w:lang w:val="en-GB"/>
        </w:rPr>
        <w:t xml:space="preserve">that </w:t>
      </w:r>
      <w:r w:rsidR="00FD53E1" w:rsidRPr="006F2685">
        <w:rPr>
          <w:rFonts w:ascii="Verdana" w:hAnsi="Verdana"/>
          <w:lang w:val="en-GB"/>
        </w:rPr>
        <w:t>might</w:t>
      </w:r>
      <w:r w:rsidR="000F5A17" w:rsidRPr="006F2685">
        <w:rPr>
          <w:rFonts w:ascii="Verdana" w:hAnsi="Verdana"/>
          <w:lang w:val="en-GB"/>
        </w:rPr>
        <w:t xml:space="preserve"> benefit from the results</w:t>
      </w:r>
      <w:r w:rsidRPr="00FD53E1">
        <w:rPr>
          <w:rFonts w:ascii="Verdana" w:hAnsi="Verdana"/>
          <w:b/>
          <w:lang w:val="en-GB"/>
        </w:rPr>
        <w:t>.</w:t>
      </w:r>
    </w:p>
    <w:p w14:paraId="151DE393" w14:textId="77777777" w:rsidR="002A32B2" w:rsidRPr="00FD53E1" w:rsidRDefault="002A32B2" w:rsidP="002A32B2">
      <w:pPr>
        <w:rPr>
          <w:rFonts w:ascii="Verdana" w:hAnsi="Verdana"/>
          <w:b/>
          <w:bCs/>
          <w:iCs/>
          <w:lang w:val="en-GB"/>
        </w:rPr>
      </w:pPr>
    </w:p>
    <w:p w14:paraId="36B04A15" w14:textId="77777777" w:rsidR="002A32B2" w:rsidRPr="00FD53E1" w:rsidRDefault="002A32B2" w:rsidP="002A32B2">
      <w:pPr>
        <w:rPr>
          <w:rFonts w:ascii="Verdana" w:hAnsi="Verdana"/>
          <w:b/>
          <w:lang w:val="en-GB"/>
        </w:rPr>
      </w:pPr>
      <w:r w:rsidRPr="00FD53E1">
        <w:rPr>
          <w:rFonts w:ascii="Verdana" w:hAnsi="Verdana"/>
          <w:b/>
          <w:bCs/>
          <w:iCs/>
          <w:lang w:val="en-GB"/>
        </w:rPr>
        <w:t>Implementati</w:t>
      </w:r>
      <w:r w:rsidR="00597FAA" w:rsidRPr="00FD53E1">
        <w:rPr>
          <w:rFonts w:ascii="Verdana" w:hAnsi="Verdana"/>
          <w:b/>
          <w:bCs/>
          <w:iCs/>
          <w:lang w:val="en-GB"/>
        </w:rPr>
        <w:t>on, including</w:t>
      </w:r>
    </w:p>
    <w:p w14:paraId="2416CCA4" w14:textId="311BEC1C" w:rsidR="00AE4121" w:rsidRPr="006F2685" w:rsidRDefault="000F5A17" w:rsidP="00AE4121">
      <w:pPr>
        <w:numPr>
          <w:ilvl w:val="0"/>
          <w:numId w:val="13"/>
        </w:numPr>
        <w:rPr>
          <w:rFonts w:ascii="Verdana" w:hAnsi="Verdana"/>
          <w:lang w:val="en-GB"/>
        </w:rPr>
      </w:pPr>
      <w:r w:rsidRPr="006F2685">
        <w:rPr>
          <w:rFonts w:ascii="Verdana" w:hAnsi="Verdana"/>
          <w:lang w:val="en-GB"/>
        </w:rPr>
        <w:t xml:space="preserve">action plan to allow the </w:t>
      </w:r>
      <w:r w:rsidR="00002AA3" w:rsidRPr="006F2685">
        <w:rPr>
          <w:rFonts w:ascii="Verdana" w:hAnsi="Verdana"/>
          <w:lang w:val="en-GB"/>
        </w:rPr>
        <w:t>outcomes</w:t>
      </w:r>
      <w:r w:rsidRPr="006F2685">
        <w:rPr>
          <w:rFonts w:ascii="Verdana" w:hAnsi="Verdana"/>
          <w:lang w:val="en-GB"/>
        </w:rPr>
        <w:t xml:space="preserve"> of the research project to benefit the potential knowledge users</w:t>
      </w:r>
      <w:r w:rsidR="00AE4121" w:rsidRPr="006F2685">
        <w:rPr>
          <w:rFonts w:ascii="Verdana" w:hAnsi="Verdana"/>
          <w:lang w:val="en-GB"/>
        </w:rPr>
        <w:t>,</w:t>
      </w:r>
    </w:p>
    <w:p w14:paraId="19B56E39" w14:textId="5553153D" w:rsidR="00AE4121" w:rsidRPr="006F2685" w:rsidRDefault="00FD53E1" w:rsidP="00AE4121">
      <w:pPr>
        <w:numPr>
          <w:ilvl w:val="0"/>
          <w:numId w:val="13"/>
        </w:numPr>
        <w:rPr>
          <w:rFonts w:ascii="Verdana" w:hAnsi="Verdana"/>
          <w:lang w:val="en-GB"/>
        </w:rPr>
      </w:pPr>
      <w:r w:rsidRPr="006F2685">
        <w:rPr>
          <w:rFonts w:ascii="Verdana" w:hAnsi="Verdana"/>
          <w:lang w:val="en-GB"/>
        </w:rPr>
        <w:t>if and</w:t>
      </w:r>
      <w:r w:rsidR="000F5A17" w:rsidRPr="006F2685">
        <w:rPr>
          <w:rFonts w:ascii="Verdana" w:hAnsi="Verdana"/>
          <w:lang w:val="en-GB"/>
        </w:rPr>
        <w:t xml:space="preserve"> how the potential </w:t>
      </w:r>
      <w:r w:rsidR="00002AA3" w:rsidRPr="006F2685">
        <w:rPr>
          <w:rFonts w:ascii="Verdana" w:hAnsi="Verdana"/>
          <w:lang w:val="en-GB"/>
        </w:rPr>
        <w:t>knowledge</w:t>
      </w:r>
      <w:r w:rsidR="000F5A17" w:rsidRPr="006F2685">
        <w:rPr>
          <w:rFonts w:ascii="Verdana" w:hAnsi="Verdana"/>
          <w:lang w:val="en-GB"/>
        </w:rPr>
        <w:t xml:space="preserve"> users will be involved</w:t>
      </w:r>
      <w:r w:rsidR="00AE4121" w:rsidRPr="006F2685">
        <w:rPr>
          <w:rFonts w:ascii="Verdana" w:hAnsi="Verdana"/>
          <w:lang w:val="en-GB"/>
        </w:rPr>
        <w:t>,</w:t>
      </w:r>
    </w:p>
    <w:p w14:paraId="60522E7D" w14:textId="2C5B0E3D" w:rsidR="00AE4121" w:rsidRPr="006F2685" w:rsidRDefault="00AE4121" w:rsidP="00AE4121">
      <w:pPr>
        <w:numPr>
          <w:ilvl w:val="0"/>
          <w:numId w:val="13"/>
        </w:numPr>
        <w:rPr>
          <w:rFonts w:ascii="Verdana" w:hAnsi="Verdana"/>
          <w:lang w:val="en-GB"/>
        </w:rPr>
      </w:pPr>
      <w:r w:rsidRPr="006F2685">
        <w:rPr>
          <w:rFonts w:ascii="Verdana" w:hAnsi="Verdana"/>
          <w:lang w:val="en-GB"/>
        </w:rPr>
        <w:t xml:space="preserve">(concrete) </w:t>
      </w:r>
      <w:r w:rsidR="00002AA3" w:rsidRPr="006F2685">
        <w:rPr>
          <w:rFonts w:ascii="Verdana" w:hAnsi="Verdana"/>
          <w:lang w:val="en-GB"/>
        </w:rPr>
        <w:t>outcomes for society</w:t>
      </w:r>
      <w:r w:rsidR="002A32B2" w:rsidRPr="006F2685">
        <w:rPr>
          <w:rFonts w:ascii="Verdana" w:hAnsi="Verdana"/>
          <w:lang w:val="en-GB"/>
        </w:rPr>
        <w:t xml:space="preserve">, </w:t>
      </w:r>
    </w:p>
    <w:p w14:paraId="58B654E5" w14:textId="79F249CF" w:rsidR="0005335B" w:rsidRPr="006F2685" w:rsidRDefault="0005335B" w:rsidP="0005335B">
      <w:pPr>
        <w:numPr>
          <w:ilvl w:val="0"/>
          <w:numId w:val="13"/>
        </w:numPr>
        <w:rPr>
          <w:rFonts w:ascii="Verdana" w:hAnsi="Verdana"/>
          <w:lang w:val="en-GB"/>
        </w:rPr>
      </w:pPr>
      <w:r w:rsidRPr="006F2685">
        <w:rPr>
          <w:rFonts w:ascii="Verdana" w:hAnsi="Verdana"/>
          <w:lang w:val="en-GB"/>
        </w:rPr>
        <w:t>the period over which knowledge utilisation is expected to occur.</w:t>
      </w:r>
    </w:p>
    <w:p w14:paraId="440FC916" w14:textId="77777777" w:rsidR="004C4F82" w:rsidRPr="00814274" w:rsidRDefault="004C4F82" w:rsidP="004C4F82">
      <w:pPr>
        <w:pStyle w:val="Inspringen"/>
        <w:tabs>
          <w:tab w:val="clear" w:pos="1701"/>
        </w:tabs>
        <w:ind w:left="0" w:firstLine="0"/>
        <w:rPr>
          <w:rFonts w:ascii="Verdana" w:hAnsi="Verdana"/>
          <w:color w:val="auto"/>
          <w:spacing w:val="0"/>
          <w:szCs w:val="24"/>
          <w:lang w:val="en-GB" w:eastAsia="nl-NL"/>
        </w:rPr>
      </w:pPr>
    </w:p>
    <w:p w14:paraId="6703F168" w14:textId="41918B7B" w:rsidR="0005335B" w:rsidRDefault="004C4F82" w:rsidP="0005335B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 xml:space="preserve">2c. </w:t>
      </w:r>
      <w:r w:rsidR="0005335B" w:rsidRPr="004C4F82">
        <w:rPr>
          <w:rFonts w:ascii="Verdana" w:hAnsi="Verdana"/>
          <w:b/>
          <w:lang w:val="en-GB"/>
        </w:rPr>
        <w:t>Number of words</w:t>
      </w:r>
      <w:r w:rsidR="0005335B">
        <w:rPr>
          <w:rFonts w:ascii="Verdana" w:hAnsi="Verdana"/>
          <w:b/>
          <w:lang w:val="en-GB"/>
        </w:rPr>
        <w:t xml:space="preserve"> used: section 2a </w:t>
      </w:r>
      <w:r w:rsidR="003A7F73">
        <w:rPr>
          <w:rFonts w:ascii="Verdana" w:hAnsi="Verdana"/>
          <w:lang w:val="en-GB"/>
        </w:rPr>
        <w:t xml:space="preserve">______________ (max. </w:t>
      </w:r>
      <w:r w:rsidR="003A7F73" w:rsidRPr="00D9524F">
        <w:rPr>
          <w:rFonts w:ascii="Verdana" w:hAnsi="Verdana"/>
          <w:lang w:val="en-GB"/>
        </w:rPr>
        <w:t>2</w:t>
      </w:r>
      <w:r w:rsidR="0005335B" w:rsidRPr="00D9524F">
        <w:rPr>
          <w:rFonts w:ascii="Verdana" w:hAnsi="Verdana"/>
          <w:lang w:val="en-GB"/>
        </w:rPr>
        <w:t>000</w:t>
      </w:r>
      <w:r w:rsidR="0005335B">
        <w:rPr>
          <w:rFonts w:ascii="Verdana" w:hAnsi="Verdana"/>
          <w:lang w:val="en-GB"/>
        </w:rPr>
        <w:t xml:space="preserve"> words)</w:t>
      </w:r>
    </w:p>
    <w:p w14:paraId="1D51096F" w14:textId="77777777" w:rsidR="0005335B" w:rsidRDefault="0005335B" w:rsidP="0005335B">
      <w:pPr>
        <w:widowControl/>
        <w:ind w:firstLine="426"/>
        <w:rPr>
          <w:rFonts w:ascii="Verdana" w:hAnsi="Verdana"/>
          <w:b/>
          <w:lang w:val="en-GB"/>
        </w:rPr>
      </w:pPr>
    </w:p>
    <w:p w14:paraId="505EEBA0" w14:textId="319B5482" w:rsidR="003D09D7" w:rsidRPr="00202BE1" w:rsidRDefault="0005335B" w:rsidP="0005335B">
      <w:pPr>
        <w:widowControl/>
        <w:tabs>
          <w:tab w:val="left" w:pos="480"/>
        </w:tabs>
        <w:rPr>
          <w:rFonts w:ascii="Verdana" w:hAnsi="Verdana"/>
          <w:lang w:val="en-GB"/>
        </w:rPr>
      </w:pPr>
      <w:r>
        <w:rPr>
          <w:rFonts w:ascii="Verdana" w:hAnsi="Verdana"/>
          <w:b/>
          <w:lang w:val="en-GB"/>
        </w:rPr>
        <w:t xml:space="preserve">      </w:t>
      </w:r>
      <w:r w:rsidRPr="004C4F82">
        <w:rPr>
          <w:rFonts w:ascii="Verdana" w:hAnsi="Verdana"/>
          <w:b/>
          <w:lang w:val="en-GB"/>
        </w:rPr>
        <w:t>Number of words</w:t>
      </w:r>
      <w:r>
        <w:rPr>
          <w:rFonts w:ascii="Verdana" w:hAnsi="Verdana"/>
          <w:b/>
          <w:lang w:val="en-GB"/>
        </w:rPr>
        <w:t xml:space="preserve"> used: section 2b </w:t>
      </w:r>
      <w:r w:rsidR="003A7F73">
        <w:rPr>
          <w:rFonts w:ascii="Verdana" w:hAnsi="Verdana"/>
          <w:lang w:val="en-GB"/>
        </w:rPr>
        <w:t xml:space="preserve">______________ (max. </w:t>
      </w:r>
      <w:r w:rsidR="003A7F73" w:rsidRPr="00D9524F">
        <w:rPr>
          <w:rFonts w:ascii="Verdana" w:hAnsi="Verdana"/>
          <w:lang w:val="en-GB"/>
        </w:rPr>
        <w:t>7</w:t>
      </w:r>
      <w:r w:rsidR="0096245A" w:rsidRPr="00D9524F">
        <w:rPr>
          <w:rFonts w:ascii="Verdana" w:hAnsi="Verdana"/>
          <w:lang w:val="en-GB"/>
        </w:rPr>
        <w:t>50</w:t>
      </w:r>
      <w:r>
        <w:rPr>
          <w:rFonts w:ascii="Verdana" w:hAnsi="Verdana"/>
          <w:lang w:val="en-GB"/>
        </w:rPr>
        <w:t xml:space="preserve"> words)</w:t>
      </w:r>
    </w:p>
    <w:p w14:paraId="64824518" w14:textId="77777777" w:rsidR="00780A54" w:rsidRPr="00202BE1" w:rsidRDefault="004F6E0F" w:rsidP="004F1049">
      <w:pPr>
        <w:widowControl/>
        <w:tabs>
          <w:tab w:val="left" w:pos="360"/>
        </w:tabs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br/>
      </w:r>
    </w:p>
    <w:p w14:paraId="74A1A01A" w14:textId="77777777" w:rsidR="00A723FE" w:rsidRPr="00202BE1" w:rsidRDefault="00A723FE" w:rsidP="00A723FE">
      <w:pPr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2</w:t>
      </w:r>
      <w:r w:rsidR="00675EA3" w:rsidRPr="00202BE1">
        <w:rPr>
          <w:rFonts w:ascii="Verdana" w:hAnsi="Verdana"/>
          <w:b/>
          <w:lang w:val="en-GB"/>
        </w:rPr>
        <w:t>d</w:t>
      </w:r>
      <w:r w:rsidRPr="00202BE1">
        <w:rPr>
          <w:rFonts w:ascii="Verdana" w:hAnsi="Verdana"/>
          <w:b/>
          <w:lang w:val="en-GB"/>
        </w:rPr>
        <w:t>. Literature references</w:t>
      </w:r>
    </w:p>
    <w:p w14:paraId="77880558" w14:textId="77777777" w:rsidR="00A723FE" w:rsidRPr="00202BE1" w:rsidRDefault="00A723FE" w:rsidP="00A723FE">
      <w:pPr>
        <w:rPr>
          <w:rFonts w:ascii="Verdana" w:hAnsi="Verdana"/>
          <w:lang w:val="en-GB"/>
        </w:rPr>
      </w:pPr>
    </w:p>
    <w:p w14:paraId="38420392" w14:textId="77777777" w:rsidR="0072432C" w:rsidRPr="00202BE1" w:rsidRDefault="00B113F1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72432C" w:rsidRPr="00202BE1" w14:paraId="412910CB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60" w:color="auto" w:fill="auto"/>
          </w:tcPr>
          <w:p w14:paraId="578FC297" w14:textId="77777777" w:rsidR="0072432C" w:rsidRPr="00202BE1" w:rsidRDefault="0072432C">
            <w:pPr>
              <w:rPr>
                <w:rFonts w:ascii="Verdana" w:hAnsi="Verdana"/>
                <w:b/>
                <w:color w:val="FFFFFF"/>
                <w:lang w:val="en-GB"/>
              </w:rPr>
            </w:pPr>
            <w:r w:rsidRPr="00202BE1">
              <w:rPr>
                <w:rFonts w:ascii="Verdana" w:hAnsi="Verdana"/>
                <w:b/>
                <w:color w:val="FFFFFF"/>
                <w:lang w:val="en-GB"/>
              </w:rPr>
              <w:t>Cost estimates</w:t>
            </w:r>
          </w:p>
        </w:tc>
      </w:tr>
    </w:tbl>
    <w:p w14:paraId="5F7611D6" w14:textId="77777777" w:rsidR="0072432C" w:rsidRPr="00202BE1" w:rsidRDefault="0072432C">
      <w:pPr>
        <w:widowControl/>
        <w:rPr>
          <w:rFonts w:ascii="Verdana" w:hAnsi="Verdana"/>
          <w:lang w:val="en-GB"/>
        </w:rPr>
      </w:pPr>
    </w:p>
    <w:p w14:paraId="74F89B3D" w14:textId="159E12B9" w:rsidR="00193F69" w:rsidRDefault="00193F69" w:rsidP="00193F69">
      <w:pPr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 xml:space="preserve">3a. </w:t>
      </w:r>
      <w:r w:rsidRPr="00193F69">
        <w:rPr>
          <w:rFonts w:ascii="Verdana" w:hAnsi="Verdana"/>
          <w:b/>
          <w:lang w:val="en-GB"/>
        </w:rPr>
        <w:t>Budget</w:t>
      </w:r>
    </w:p>
    <w:p w14:paraId="45893F35" w14:textId="77777777" w:rsidR="00320DB8" w:rsidRDefault="00320DB8" w:rsidP="00193F69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>A</w:t>
      </w:r>
      <w:r w:rsidRPr="00460E1F">
        <w:rPr>
          <w:rFonts w:ascii="Verdana" w:hAnsi="Verdana"/>
          <w:lang w:val="en-GB"/>
        </w:rPr>
        <w:t>lso check the Explanatory Notes accompanying the form</w:t>
      </w:r>
      <w:r>
        <w:rPr>
          <w:rFonts w:ascii="Verdana" w:hAnsi="Verdana"/>
          <w:lang w:val="en-GB"/>
        </w:rPr>
        <w:t>.</w:t>
      </w:r>
    </w:p>
    <w:p w14:paraId="777B2411" w14:textId="77777777" w:rsidR="00320DB8" w:rsidRDefault="00320DB8" w:rsidP="00193F69">
      <w:pPr>
        <w:rPr>
          <w:rFonts w:ascii="Verdana" w:hAnsi="Verdana"/>
          <w:lang w:val="en-GB"/>
        </w:rPr>
      </w:pPr>
    </w:p>
    <w:p w14:paraId="2F05C716" w14:textId="3D4ABE81" w:rsidR="0096245A" w:rsidRPr="00320DB8" w:rsidRDefault="0096245A" w:rsidP="00193F69">
      <w:pPr>
        <w:rPr>
          <w:rFonts w:ascii="Verdana" w:hAnsi="Verdana"/>
          <w:b/>
          <w:lang w:val="en-GB"/>
        </w:rPr>
      </w:pPr>
      <w:r w:rsidRPr="00320DB8">
        <w:rPr>
          <w:rFonts w:ascii="Verdana" w:hAnsi="Verdana"/>
          <w:lang w:val="en-GB"/>
        </w:rPr>
        <w:t>The maximum amount of a Veni grant is € 250,000 s</w:t>
      </w:r>
      <w:r w:rsidR="001B28EE" w:rsidRPr="00320DB8">
        <w:rPr>
          <w:rFonts w:ascii="Verdana" w:hAnsi="Verdana"/>
          <w:lang w:val="en-GB"/>
        </w:rPr>
        <w:t>pread over a period of maximum 3</w:t>
      </w:r>
      <w:r w:rsidRPr="00320DB8">
        <w:rPr>
          <w:rFonts w:ascii="Verdana" w:hAnsi="Verdana"/>
          <w:lang w:val="en-GB"/>
        </w:rPr>
        <w:t xml:space="preserve"> years. If the proposed research is of shorter duration, the maximum amount will be reduced accordingly.</w:t>
      </w:r>
    </w:p>
    <w:p w14:paraId="006864C1" w14:textId="77777777" w:rsidR="00193F69" w:rsidRDefault="00193F69" w:rsidP="00193F69">
      <w:pPr>
        <w:rPr>
          <w:rFonts w:ascii="Verdana" w:hAnsi="Verdana"/>
          <w:lang w:val="en-GB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850"/>
        <w:gridCol w:w="1149"/>
        <w:gridCol w:w="838"/>
        <w:gridCol w:w="838"/>
        <w:gridCol w:w="838"/>
        <w:gridCol w:w="838"/>
        <w:gridCol w:w="881"/>
      </w:tblGrid>
      <w:tr w:rsidR="00221569" w14:paraId="16D8C819" w14:textId="77777777" w:rsidTr="00767603">
        <w:tc>
          <w:tcPr>
            <w:tcW w:w="1526" w:type="dxa"/>
            <w:shd w:val="clear" w:color="auto" w:fill="BFBFBF"/>
          </w:tcPr>
          <w:p w14:paraId="3FEE01AD" w14:textId="77777777" w:rsidR="00221569" w:rsidRPr="00E80643" w:rsidRDefault="002215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</w:p>
        </w:tc>
        <w:tc>
          <w:tcPr>
            <w:tcW w:w="3133" w:type="dxa"/>
            <w:gridSpan w:val="3"/>
            <w:shd w:val="clear" w:color="auto" w:fill="BFBFBF"/>
          </w:tcPr>
          <w:p w14:paraId="43C8C2D7" w14:textId="5C2A99E4" w:rsidR="00221569" w:rsidRPr="00E80643" w:rsidRDefault="002215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Description</w:t>
            </w:r>
          </w:p>
        </w:tc>
        <w:tc>
          <w:tcPr>
            <w:tcW w:w="838" w:type="dxa"/>
            <w:shd w:val="clear" w:color="auto" w:fill="BFBFBF"/>
          </w:tcPr>
          <w:p w14:paraId="07E7825B" w14:textId="02F44BE0" w:rsidR="00221569" w:rsidRPr="00E80643" w:rsidRDefault="002215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Year 1</w:t>
            </w:r>
          </w:p>
        </w:tc>
        <w:tc>
          <w:tcPr>
            <w:tcW w:w="838" w:type="dxa"/>
            <w:shd w:val="clear" w:color="auto" w:fill="BFBFBF"/>
          </w:tcPr>
          <w:p w14:paraId="5780A523" w14:textId="77777777" w:rsidR="00221569" w:rsidRPr="00E80643" w:rsidRDefault="002215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Year 2</w:t>
            </w:r>
          </w:p>
        </w:tc>
        <w:tc>
          <w:tcPr>
            <w:tcW w:w="838" w:type="dxa"/>
            <w:shd w:val="clear" w:color="auto" w:fill="BFBFBF"/>
          </w:tcPr>
          <w:p w14:paraId="7D4C25E0" w14:textId="77777777" w:rsidR="00221569" w:rsidRPr="00E80643" w:rsidRDefault="002215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Year 3</w:t>
            </w:r>
          </w:p>
        </w:tc>
        <w:tc>
          <w:tcPr>
            <w:tcW w:w="838" w:type="dxa"/>
            <w:shd w:val="clear" w:color="auto" w:fill="BFBFBF"/>
          </w:tcPr>
          <w:p w14:paraId="6D55ED5F" w14:textId="77777777" w:rsidR="00221569" w:rsidRPr="00E80643" w:rsidRDefault="002215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Year 4</w:t>
            </w:r>
          </w:p>
        </w:tc>
        <w:tc>
          <w:tcPr>
            <w:tcW w:w="881" w:type="dxa"/>
            <w:shd w:val="clear" w:color="auto" w:fill="BFBFBF"/>
          </w:tcPr>
          <w:p w14:paraId="14803E0A" w14:textId="77777777" w:rsidR="00221569" w:rsidRPr="00E80643" w:rsidRDefault="002215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Total</w:t>
            </w:r>
          </w:p>
        </w:tc>
      </w:tr>
      <w:tr w:rsidR="00193F69" w14:paraId="7FFA548C" w14:textId="77777777" w:rsidTr="00257B87">
        <w:trPr>
          <w:trHeight w:val="380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BFBFBF"/>
          </w:tcPr>
          <w:p w14:paraId="15811EF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Staff</w:t>
            </w:r>
          </w:p>
        </w:tc>
        <w:tc>
          <w:tcPr>
            <w:tcW w:w="1134" w:type="dxa"/>
            <w:shd w:val="clear" w:color="auto" w:fill="BFBFBF"/>
          </w:tcPr>
          <w:p w14:paraId="158E49FE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</w:p>
        </w:tc>
        <w:tc>
          <w:tcPr>
            <w:tcW w:w="850" w:type="dxa"/>
            <w:shd w:val="clear" w:color="auto" w:fill="BFBFBF"/>
          </w:tcPr>
          <w:p w14:paraId="0EB961B4" w14:textId="4F1DC950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FTE*</w:t>
            </w:r>
            <w:r w:rsidR="00257B87">
              <w:rPr>
                <w:rFonts w:ascii="Verdana" w:hAnsi="Verdana"/>
                <w:b/>
                <w:sz w:val="17"/>
                <w:szCs w:val="17"/>
                <w:lang w:val="en-GB"/>
              </w:rPr>
              <w:t>*</w:t>
            </w:r>
          </w:p>
        </w:tc>
        <w:tc>
          <w:tcPr>
            <w:tcW w:w="1149" w:type="dxa"/>
            <w:shd w:val="clear" w:color="auto" w:fill="BFBFBF"/>
          </w:tcPr>
          <w:p w14:paraId="78E5F45A" w14:textId="3633F96B" w:rsidR="00193F69" w:rsidRPr="00E80643" w:rsidRDefault="00257B87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Months</w:t>
            </w:r>
          </w:p>
        </w:tc>
        <w:tc>
          <w:tcPr>
            <w:tcW w:w="838" w:type="dxa"/>
            <w:shd w:val="clear" w:color="auto" w:fill="BFBFBF"/>
          </w:tcPr>
          <w:p w14:paraId="28DC2937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shd w:val="clear" w:color="auto" w:fill="BFBFBF"/>
          </w:tcPr>
          <w:p w14:paraId="2125FAE0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shd w:val="clear" w:color="auto" w:fill="BFBFBF"/>
          </w:tcPr>
          <w:p w14:paraId="49161953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shd w:val="clear" w:color="auto" w:fill="BFBFBF"/>
          </w:tcPr>
          <w:p w14:paraId="6FD65699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</w:p>
        </w:tc>
        <w:tc>
          <w:tcPr>
            <w:tcW w:w="881" w:type="dxa"/>
            <w:shd w:val="clear" w:color="auto" w:fill="BFBFBF"/>
          </w:tcPr>
          <w:p w14:paraId="0CC5166F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</w:p>
        </w:tc>
      </w:tr>
      <w:tr w:rsidR="00193F69" w14:paraId="4C94BAFB" w14:textId="77777777" w:rsidTr="00257B87">
        <w:tc>
          <w:tcPr>
            <w:tcW w:w="1526" w:type="dxa"/>
            <w:shd w:val="clear" w:color="auto" w:fill="BFBFBF"/>
          </w:tcPr>
          <w:p w14:paraId="418A6FDA" w14:textId="4157EED5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sz w:val="17"/>
                <w:szCs w:val="17"/>
                <w:lang w:val="en-GB"/>
              </w:rPr>
              <w:t>WP</w:t>
            </w:r>
            <w:r>
              <w:rPr>
                <w:rFonts w:ascii="Verdana" w:hAnsi="Verdana"/>
                <w:sz w:val="17"/>
                <w:szCs w:val="17"/>
                <w:lang w:val="en-GB"/>
              </w:rPr>
              <w:t>*</w:t>
            </w:r>
          </w:p>
        </w:tc>
        <w:tc>
          <w:tcPr>
            <w:tcW w:w="1134" w:type="dxa"/>
          </w:tcPr>
          <w:p w14:paraId="76F1D4BC" w14:textId="77777777" w:rsidR="00193F69" w:rsidRPr="000D00A0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0D00A0">
              <w:rPr>
                <w:rFonts w:ascii="Verdana" w:hAnsi="Verdana"/>
                <w:b/>
                <w:sz w:val="17"/>
                <w:szCs w:val="17"/>
                <w:lang w:val="en-GB"/>
              </w:rPr>
              <w:t>Applicant</w:t>
            </w:r>
          </w:p>
        </w:tc>
        <w:tc>
          <w:tcPr>
            <w:tcW w:w="850" w:type="dxa"/>
          </w:tcPr>
          <w:p w14:paraId="367B28A2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1149" w:type="dxa"/>
          </w:tcPr>
          <w:p w14:paraId="2DD29DC1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03FAB2DC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43AC48CF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4372117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0A146A55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4C3FF487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03600B13" w14:textId="77777777" w:rsidTr="00257B87">
        <w:tc>
          <w:tcPr>
            <w:tcW w:w="1526" w:type="dxa"/>
            <w:shd w:val="clear" w:color="auto" w:fill="BFBFBF"/>
          </w:tcPr>
          <w:p w14:paraId="00D60428" w14:textId="657227CF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sz w:val="17"/>
                <w:szCs w:val="17"/>
                <w:lang w:val="en-GB"/>
              </w:rPr>
              <w:t>NWP</w:t>
            </w:r>
            <w:r>
              <w:rPr>
                <w:rFonts w:ascii="Verdana" w:hAnsi="Verdana"/>
                <w:sz w:val="17"/>
                <w:szCs w:val="17"/>
                <w:lang w:val="en-GB"/>
              </w:rPr>
              <w:t>*</w:t>
            </w:r>
          </w:p>
        </w:tc>
        <w:tc>
          <w:tcPr>
            <w:tcW w:w="1134" w:type="dxa"/>
          </w:tcPr>
          <w:p w14:paraId="2D6A2542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50" w:type="dxa"/>
          </w:tcPr>
          <w:p w14:paraId="5C242DB1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1149" w:type="dxa"/>
          </w:tcPr>
          <w:p w14:paraId="72F9C709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355A3C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779A8C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514D4BF0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1D670803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14AB1C0E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28AF5F64" w14:textId="77777777" w:rsidTr="00257B87">
        <w:tc>
          <w:tcPr>
            <w:tcW w:w="1526" w:type="dxa"/>
            <w:shd w:val="clear" w:color="auto" w:fill="BFBFBF"/>
          </w:tcPr>
          <w:p w14:paraId="16957E0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Total Staff</w:t>
            </w:r>
          </w:p>
        </w:tc>
        <w:tc>
          <w:tcPr>
            <w:tcW w:w="1134" w:type="dxa"/>
          </w:tcPr>
          <w:p w14:paraId="001130EF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50" w:type="dxa"/>
          </w:tcPr>
          <w:p w14:paraId="2E8EF87F" w14:textId="1A3E6090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1149" w:type="dxa"/>
          </w:tcPr>
          <w:p w14:paraId="3DDFF867" w14:textId="660B4708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54496DD8" w14:textId="59B0EC20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2007DCED" w14:textId="735F68E1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68B32153" w14:textId="2E47771A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B1253F4" w14:textId="06B0E190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492B9992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2708A915" w14:textId="77777777" w:rsidTr="00193F69">
        <w:tc>
          <w:tcPr>
            <w:tcW w:w="1526" w:type="dxa"/>
            <w:shd w:val="clear" w:color="auto" w:fill="BFBFBF"/>
          </w:tcPr>
          <w:p w14:paraId="6AEB41A3" w14:textId="4FA60DAF" w:rsidR="00193F69" w:rsidRPr="00E80643" w:rsidRDefault="005D70EF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Equipment</w:t>
            </w:r>
          </w:p>
        </w:tc>
        <w:tc>
          <w:tcPr>
            <w:tcW w:w="3133" w:type="dxa"/>
            <w:gridSpan w:val="3"/>
          </w:tcPr>
          <w:p w14:paraId="5E4200E6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25296CF8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414631C6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CF03DF0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67850530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7524FCF1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582E21FE" w14:textId="77777777" w:rsidTr="00193F69">
        <w:tc>
          <w:tcPr>
            <w:tcW w:w="1526" w:type="dxa"/>
            <w:shd w:val="clear" w:color="auto" w:fill="BFBFBF"/>
          </w:tcPr>
          <w:p w14:paraId="124B43F4" w14:textId="3067C200" w:rsidR="00193F69" w:rsidRPr="00E80643" w:rsidRDefault="00193F69" w:rsidP="005D70EF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 xml:space="preserve">Total </w:t>
            </w:r>
            <w:r w:rsidR="005D70EF">
              <w:rPr>
                <w:rFonts w:ascii="Verdana" w:hAnsi="Verdana"/>
                <w:b/>
                <w:sz w:val="17"/>
                <w:szCs w:val="17"/>
                <w:lang w:val="en-GB"/>
              </w:rPr>
              <w:t>Equipment</w:t>
            </w:r>
          </w:p>
        </w:tc>
        <w:tc>
          <w:tcPr>
            <w:tcW w:w="3133" w:type="dxa"/>
            <w:gridSpan w:val="3"/>
          </w:tcPr>
          <w:p w14:paraId="6C7A996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365B828C" w14:textId="4AC9FEDE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6FABFA04" w14:textId="42437546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3A35E65" w14:textId="30F6C41D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1D691499" w14:textId="05CE6388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6347E522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4501FBC0" w14:textId="77777777" w:rsidTr="00193F69">
        <w:tc>
          <w:tcPr>
            <w:tcW w:w="1526" w:type="dxa"/>
            <w:shd w:val="clear" w:color="auto" w:fill="BFBFBF"/>
          </w:tcPr>
          <w:p w14:paraId="7CDAE28A" w14:textId="1635ABB0" w:rsidR="00193F69" w:rsidRPr="00E80643" w:rsidRDefault="005D70EF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Investments</w:t>
            </w:r>
          </w:p>
        </w:tc>
        <w:tc>
          <w:tcPr>
            <w:tcW w:w="3133" w:type="dxa"/>
            <w:gridSpan w:val="3"/>
          </w:tcPr>
          <w:p w14:paraId="7431BD18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330306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5ABD2ABE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261DA0A1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59A7FFA7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1D07883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14B8B9E7" w14:textId="77777777" w:rsidTr="00193F69">
        <w:tc>
          <w:tcPr>
            <w:tcW w:w="1526" w:type="dxa"/>
            <w:shd w:val="clear" w:color="auto" w:fill="BFBFBF"/>
          </w:tcPr>
          <w:p w14:paraId="7823D70E" w14:textId="6827F4FA" w:rsidR="00193F69" w:rsidRPr="00E80643" w:rsidRDefault="005D70EF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Total Investments</w:t>
            </w:r>
          </w:p>
        </w:tc>
        <w:tc>
          <w:tcPr>
            <w:tcW w:w="3133" w:type="dxa"/>
            <w:gridSpan w:val="3"/>
          </w:tcPr>
          <w:p w14:paraId="11FE19E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5C34FA27" w14:textId="59CD0776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76D8354" w14:textId="29A41668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F543390" w14:textId="16FC53C6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1C4AF381" w14:textId="69268B0C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026C6DB0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37FD1002" w14:textId="77777777" w:rsidTr="00193F69">
        <w:tc>
          <w:tcPr>
            <w:tcW w:w="1526" w:type="dxa"/>
            <w:shd w:val="clear" w:color="auto" w:fill="BFBFBF"/>
          </w:tcPr>
          <w:p w14:paraId="0DC098E8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sz w:val="17"/>
                <w:szCs w:val="17"/>
                <w:lang w:val="en-GB"/>
              </w:rPr>
              <w:t>Materials</w:t>
            </w:r>
          </w:p>
        </w:tc>
        <w:tc>
          <w:tcPr>
            <w:tcW w:w="3133" w:type="dxa"/>
            <w:gridSpan w:val="3"/>
          </w:tcPr>
          <w:p w14:paraId="30B6B96D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6CF44677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2402216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2168A48C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467D60C2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52F5BA68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275C90E3" w14:textId="77777777" w:rsidTr="00193F69">
        <w:tc>
          <w:tcPr>
            <w:tcW w:w="1526" w:type="dxa"/>
            <w:shd w:val="clear" w:color="auto" w:fill="BFBFBF"/>
          </w:tcPr>
          <w:p w14:paraId="025BE99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>Total Materials</w:t>
            </w:r>
          </w:p>
        </w:tc>
        <w:tc>
          <w:tcPr>
            <w:tcW w:w="3133" w:type="dxa"/>
            <w:gridSpan w:val="3"/>
          </w:tcPr>
          <w:p w14:paraId="1B1DA0B9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5AABA2A3" w14:textId="06B14D70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058B385C" w14:textId="5AF481C0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48FDDF8A" w14:textId="71228833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4E757ADD" w14:textId="54D00A7B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0BF73FF0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347BE5B9" w14:textId="77777777" w:rsidTr="00193F69">
        <w:tc>
          <w:tcPr>
            <w:tcW w:w="1526" w:type="dxa"/>
            <w:shd w:val="clear" w:color="auto" w:fill="BFBFBF"/>
          </w:tcPr>
          <w:p w14:paraId="252F1EDF" w14:textId="3BD6C54A" w:rsidR="00193F69" w:rsidRPr="00E80643" w:rsidRDefault="005D70EF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Travel</w:t>
            </w:r>
          </w:p>
        </w:tc>
        <w:tc>
          <w:tcPr>
            <w:tcW w:w="3133" w:type="dxa"/>
            <w:gridSpan w:val="3"/>
          </w:tcPr>
          <w:p w14:paraId="1BC012A7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29848A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1727895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62CD305D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4C5447C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4EE14E0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3D77B54A" w14:textId="77777777" w:rsidTr="00193F69">
        <w:tc>
          <w:tcPr>
            <w:tcW w:w="1526" w:type="dxa"/>
            <w:shd w:val="clear" w:color="auto" w:fill="BFBFBF"/>
          </w:tcPr>
          <w:p w14:paraId="1028A900" w14:textId="4F4EDCAE" w:rsidR="00193F69" w:rsidRPr="00E80643" w:rsidRDefault="00193F69" w:rsidP="005D70EF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 xml:space="preserve">Total </w:t>
            </w:r>
            <w:r w:rsidR="005D70EF">
              <w:rPr>
                <w:rFonts w:ascii="Verdana" w:hAnsi="Verdana"/>
                <w:b/>
                <w:sz w:val="17"/>
                <w:szCs w:val="17"/>
                <w:lang w:val="en-GB"/>
              </w:rPr>
              <w:t>Travel</w:t>
            </w:r>
          </w:p>
        </w:tc>
        <w:tc>
          <w:tcPr>
            <w:tcW w:w="3133" w:type="dxa"/>
            <w:gridSpan w:val="3"/>
          </w:tcPr>
          <w:p w14:paraId="02E820B9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1E3C03C5" w14:textId="4C2EF78F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F6956A2" w14:textId="40DC11D9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072D934B" w14:textId="55A5970F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A786342" w14:textId="4CA10380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7784D1F6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76558279" w14:textId="77777777" w:rsidTr="00193F69">
        <w:tc>
          <w:tcPr>
            <w:tcW w:w="1526" w:type="dxa"/>
            <w:shd w:val="clear" w:color="auto" w:fill="BFBFBF"/>
          </w:tcPr>
          <w:p w14:paraId="3472B984" w14:textId="18370EC5" w:rsidR="00193F69" w:rsidRPr="00E80643" w:rsidRDefault="005D70EF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Other</w:t>
            </w:r>
          </w:p>
        </w:tc>
        <w:tc>
          <w:tcPr>
            <w:tcW w:w="3133" w:type="dxa"/>
            <w:gridSpan w:val="3"/>
          </w:tcPr>
          <w:p w14:paraId="3043CA6E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3B9B0C2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5BED14C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470541C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5457879E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3CFAA33F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12942441" w14:textId="77777777" w:rsidTr="00193F69">
        <w:tc>
          <w:tcPr>
            <w:tcW w:w="1526" w:type="dxa"/>
            <w:shd w:val="clear" w:color="auto" w:fill="BFBFBF"/>
          </w:tcPr>
          <w:p w14:paraId="497B4CF3" w14:textId="6AFEDAE7" w:rsidR="00193F69" w:rsidRPr="00E80643" w:rsidRDefault="00193F69" w:rsidP="005D70EF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 w:rsidRPr="00E80643">
              <w:rPr>
                <w:rFonts w:ascii="Verdana" w:hAnsi="Verdana"/>
                <w:b/>
                <w:sz w:val="17"/>
                <w:szCs w:val="17"/>
                <w:lang w:val="en-GB"/>
              </w:rPr>
              <w:t xml:space="preserve">Total </w:t>
            </w:r>
            <w:r w:rsidR="005D70EF">
              <w:rPr>
                <w:rFonts w:ascii="Verdana" w:hAnsi="Verdana"/>
                <w:b/>
                <w:sz w:val="17"/>
                <w:szCs w:val="17"/>
                <w:lang w:val="en-GB"/>
              </w:rPr>
              <w:t>Other</w:t>
            </w:r>
          </w:p>
        </w:tc>
        <w:tc>
          <w:tcPr>
            <w:tcW w:w="3133" w:type="dxa"/>
            <w:gridSpan w:val="3"/>
          </w:tcPr>
          <w:p w14:paraId="1A43DCD2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387B3643" w14:textId="5810124D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69DD773D" w14:textId="7B9AF4C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70344343" w14:textId="02AD6A36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200554F5" w14:textId="51D04D18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0798F8F9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  <w:tr w:rsidR="00193F69" w14:paraId="4C20A14B" w14:textId="77777777" w:rsidTr="00193F69">
        <w:tc>
          <w:tcPr>
            <w:tcW w:w="1526" w:type="dxa"/>
            <w:shd w:val="clear" w:color="auto" w:fill="BFBFBF"/>
          </w:tcPr>
          <w:p w14:paraId="583F832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3133" w:type="dxa"/>
            <w:gridSpan w:val="3"/>
          </w:tcPr>
          <w:p w14:paraId="1796D86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10F845C7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1F99A7C8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64C657E1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</w:tcPr>
          <w:p w14:paraId="282643BB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  <w:tc>
          <w:tcPr>
            <w:tcW w:w="881" w:type="dxa"/>
          </w:tcPr>
          <w:p w14:paraId="5F013379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</w:p>
        </w:tc>
      </w:tr>
      <w:tr w:rsidR="000E28DC" w14:paraId="7DB78356" w14:textId="77777777" w:rsidTr="00767603">
        <w:tc>
          <w:tcPr>
            <w:tcW w:w="4659" w:type="dxa"/>
            <w:gridSpan w:val="4"/>
            <w:shd w:val="clear" w:color="auto" w:fill="BFBFBF"/>
          </w:tcPr>
          <w:p w14:paraId="0012348D" w14:textId="450A8DFD" w:rsidR="000E28DC" w:rsidRPr="00E80643" w:rsidRDefault="000E28DC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Grand total</w:t>
            </w:r>
          </w:p>
        </w:tc>
        <w:tc>
          <w:tcPr>
            <w:tcW w:w="838" w:type="dxa"/>
          </w:tcPr>
          <w:p w14:paraId="5576AC1C" w14:textId="3F2A6365" w:rsidR="000E28DC" w:rsidRPr="00E80643" w:rsidRDefault="000E28DC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44B5926D" w14:textId="5833E3B8" w:rsidR="000E28DC" w:rsidRPr="00E80643" w:rsidRDefault="000E28DC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04BF486D" w14:textId="59B3F55D" w:rsidR="000E28DC" w:rsidRPr="00E80643" w:rsidRDefault="000E28DC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38" w:type="dxa"/>
          </w:tcPr>
          <w:p w14:paraId="394A357F" w14:textId="67D8E3B9" w:rsidR="000E28DC" w:rsidRPr="00E80643" w:rsidRDefault="000E28DC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881" w:type="dxa"/>
          </w:tcPr>
          <w:p w14:paraId="6EF30FF1" w14:textId="77777777" w:rsidR="000E28DC" w:rsidRPr="00E80643" w:rsidRDefault="000E28DC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</w:tbl>
    <w:p w14:paraId="043684F0" w14:textId="77777777" w:rsidR="00193F69" w:rsidRDefault="00193F69" w:rsidP="00193F69">
      <w:pPr>
        <w:rPr>
          <w:rFonts w:ascii="Verdana" w:hAnsi="Verdana"/>
          <w:lang w:val="en-GB"/>
        </w:rPr>
      </w:pPr>
    </w:p>
    <w:p w14:paraId="69B4242A" w14:textId="77777777" w:rsidR="0096245A" w:rsidRPr="00B52DC7" w:rsidRDefault="0096245A" w:rsidP="0096245A">
      <w:pPr>
        <w:numPr>
          <w:ilvl w:val="0"/>
          <w:numId w:val="16"/>
        </w:num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 xml:space="preserve">Use for each </w:t>
      </w:r>
      <w:r w:rsidRPr="00B52DC7">
        <w:rPr>
          <w:rFonts w:ascii="Verdana" w:hAnsi="Verdana"/>
          <w:lang w:val="en-GB"/>
        </w:rPr>
        <w:t xml:space="preserve">staff member, type of equipment, </w:t>
      </w:r>
      <w:r>
        <w:rPr>
          <w:rFonts w:ascii="Verdana" w:hAnsi="Verdana"/>
          <w:lang w:val="en-GB"/>
        </w:rPr>
        <w:t xml:space="preserve">type of </w:t>
      </w:r>
      <w:r w:rsidRPr="00B52DC7">
        <w:rPr>
          <w:rFonts w:ascii="Verdana" w:hAnsi="Verdana"/>
          <w:lang w:val="en-GB"/>
        </w:rPr>
        <w:t xml:space="preserve">investment or </w:t>
      </w:r>
      <w:r>
        <w:rPr>
          <w:rFonts w:ascii="Verdana" w:hAnsi="Verdana"/>
          <w:lang w:val="en-GB"/>
        </w:rPr>
        <w:t xml:space="preserve">type of </w:t>
      </w:r>
      <w:r w:rsidRPr="00B52DC7">
        <w:rPr>
          <w:rFonts w:ascii="Verdana" w:hAnsi="Verdana"/>
          <w:lang w:val="en-GB"/>
        </w:rPr>
        <w:t>material one row.</w:t>
      </w:r>
      <w:r>
        <w:rPr>
          <w:rFonts w:ascii="Verdana" w:hAnsi="Verdana"/>
          <w:lang w:val="en-GB"/>
        </w:rPr>
        <w:t xml:space="preserve"> </w:t>
      </w:r>
      <w:r w:rsidRPr="00B52DC7">
        <w:rPr>
          <w:rFonts w:ascii="Verdana" w:hAnsi="Verdana"/>
          <w:lang w:val="en-GB"/>
        </w:rPr>
        <w:t>You can add rows under the (bold print) headings. You cannot add headings.</w:t>
      </w:r>
    </w:p>
    <w:p w14:paraId="3EDC45C3" w14:textId="77777777" w:rsidR="0096245A" w:rsidRDefault="0096245A" w:rsidP="0096245A">
      <w:pPr>
        <w:numPr>
          <w:ilvl w:val="0"/>
          <w:numId w:val="16"/>
        </w:num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>Years are Project Years. F</w:t>
      </w:r>
      <w:r w:rsidRPr="00460E1F">
        <w:rPr>
          <w:rFonts w:ascii="Verdana" w:hAnsi="Verdana"/>
          <w:lang w:val="en-GB"/>
        </w:rPr>
        <w:t>or example: if your intended starting date is 1 October 201</w:t>
      </w:r>
      <w:r>
        <w:rPr>
          <w:rFonts w:ascii="Verdana" w:hAnsi="Verdana"/>
          <w:lang w:val="en-GB"/>
        </w:rPr>
        <w:t>5</w:t>
      </w:r>
      <w:r w:rsidRPr="00460E1F">
        <w:rPr>
          <w:rFonts w:ascii="Verdana" w:hAnsi="Verdana"/>
          <w:lang w:val="en-GB"/>
        </w:rPr>
        <w:t>, then Year 1 ranges from 1 October 201</w:t>
      </w:r>
      <w:r>
        <w:rPr>
          <w:rFonts w:ascii="Verdana" w:hAnsi="Verdana"/>
          <w:lang w:val="en-GB"/>
        </w:rPr>
        <w:t>5</w:t>
      </w:r>
      <w:r w:rsidRPr="00460E1F">
        <w:rPr>
          <w:rFonts w:ascii="Verdana" w:hAnsi="Verdana"/>
          <w:lang w:val="en-GB"/>
        </w:rPr>
        <w:t xml:space="preserve"> to 30 September 201</w:t>
      </w:r>
      <w:r>
        <w:rPr>
          <w:rFonts w:ascii="Verdana" w:hAnsi="Verdana"/>
          <w:lang w:val="en-GB"/>
        </w:rPr>
        <w:t>6</w:t>
      </w:r>
      <w:r w:rsidRPr="00460E1F">
        <w:rPr>
          <w:rFonts w:ascii="Verdana" w:hAnsi="Verdana"/>
          <w:lang w:val="en-GB"/>
        </w:rPr>
        <w:t>. Etcetera.</w:t>
      </w:r>
    </w:p>
    <w:p w14:paraId="236D0FE6" w14:textId="77777777" w:rsidR="0096245A" w:rsidRDefault="0096245A" w:rsidP="0096245A">
      <w:pPr>
        <w:rPr>
          <w:rFonts w:ascii="Verdana" w:hAnsi="Verdana"/>
          <w:lang w:val="en-GB"/>
        </w:rPr>
      </w:pPr>
    </w:p>
    <w:p w14:paraId="2A07BE07" w14:textId="77777777" w:rsidR="0096245A" w:rsidRPr="005A67FF" w:rsidRDefault="0096245A" w:rsidP="0096245A">
      <w:pPr>
        <w:rPr>
          <w:rFonts w:ascii="Verdana" w:hAnsi="Verdana"/>
          <w:lang w:val="en-GB"/>
        </w:rPr>
      </w:pPr>
      <w:r w:rsidRPr="005A67FF">
        <w:rPr>
          <w:rFonts w:ascii="Verdana" w:hAnsi="Verdana"/>
          <w:lang w:val="en-GB"/>
        </w:rPr>
        <w:t>*</w:t>
      </w:r>
      <w:r>
        <w:rPr>
          <w:rFonts w:ascii="Verdana" w:hAnsi="Verdana"/>
          <w:lang w:val="en-GB"/>
        </w:rPr>
        <w:t xml:space="preserve">   </w:t>
      </w:r>
      <w:r w:rsidRPr="005A67FF">
        <w:rPr>
          <w:rFonts w:ascii="Verdana" w:hAnsi="Verdana"/>
          <w:lang w:val="en-GB"/>
        </w:rPr>
        <w:t>WP = Scientific Staff; NWP = Non Scientific Staff</w:t>
      </w:r>
    </w:p>
    <w:p w14:paraId="0611D35C" w14:textId="6D447158" w:rsidR="0096245A" w:rsidRPr="00D9524F" w:rsidRDefault="0096245A" w:rsidP="0096245A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 xml:space="preserve">** </w:t>
      </w:r>
      <w:r w:rsidRPr="00D9524F">
        <w:rPr>
          <w:rFonts w:ascii="Verdana" w:hAnsi="Verdana"/>
          <w:lang w:val="en-GB"/>
        </w:rPr>
        <w:t>Fill ou</w:t>
      </w:r>
      <w:r w:rsidR="000228C6" w:rsidRPr="00D9524F">
        <w:rPr>
          <w:rFonts w:ascii="Verdana" w:hAnsi="Verdana"/>
          <w:lang w:val="en-GB"/>
        </w:rPr>
        <w:t>t the time you spend on your Ven</w:t>
      </w:r>
      <w:r w:rsidRPr="00D9524F">
        <w:rPr>
          <w:rFonts w:ascii="Verdana" w:hAnsi="Verdana"/>
          <w:lang w:val="en-GB"/>
        </w:rPr>
        <w:t xml:space="preserve">i (including any FTE that your university  </w:t>
      </w:r>
    </w:p>
    <w:p w14:paraId="74E62877" w14:textId="78DA0E38" w:rsidR="0096245A" w:rsidRPr="00D9524F" w:rsidRDefault="0096245A" w:rsidP="0096245A">
      <w:pPr>
        <w:rPr>
          <w:rFonts w:ascii="Verdana" w:hAnsi="Verdana"/>
          <w:lang w:val="en-GB"/>
        </w:rPr>
      </w:pPr>
      <w:r w:rsidRPr="00D9524F">
        <w:rPr>
          <w:rFonts w:ascii="Verdana" w:hAnsi="Verdana"/>
          <w:lang w:val="en-GB"/>
        </w:rPr>
        <w:t xml:space="preserve"> </w:t>
      </w:r>
      <w:r w:rsidR="000228C6" w:rsidRPr="00D9524F">
        <w:rPr>
          <w:rFonts w:ascii="Verdana" w:hAnsi="Verdana"/>
          <w:lang w:val="en-GB"/>
        </w:rPr>
        <w:t xml:space="preserve">    may pay for work on your Ven</w:t>
      </w:r>
      <w:r w:rsidRPr="00D9524F">
        <w:rPr>
          <w:rFonts w:ascii="Verdana" w:hAnsi="Verdana"/>
          <w:lang w:val="en-GB"/>
        </w:rPr>
        <w:t xml:space="preserve">i). If your university pays (part of) the time you spend </w:t>
      </w:r>
    </w:p>
    <w:p w14:paraId="3CAB5857" w14:textId="5998E6F1" w:rsidR="0096245A" w:rsidRPr="00460E1F" w:rsidRDefault="0096245A" w:rsidP="0096245A">
      <w:pPr>
        <w:rPr>
          <w:rFonts w:ascii="Verdana" w:hAnsi="Verdana"/>
          <w:lang w:val="en-GB"/>
        </w:rPr>
      </w:pPr>
      <w:r w:rsidRPr="00D9524F">
        <w:rPr>
          <w:rFonts w:ascii="Verdana" w:hAnsi="Verdana"/>
          <w:lang w:val="en-GB"/>
        </w:rPr>
        <w:t xml:space="preserve">     on </w:t>
      </w:r>
      <w:r w:rsidR="000228C6" w:rsidRPr="00D9524F">
        <w:rPr>
          <w:rFonts w:ascii="Verdana" w:hAnsi="Verdana"/>
          <w:lang w:val="en-GB"/>
        </w:rPr>
        <w:t>your Ven</w:t>
      </w:r>
      <w:r w:rsidRPr="00D9524F">
        <w:rPr>
          <w:rFonts w:ascii="Verdana" w:hAnsi="Verdana"/>
          <w:lang w:val="en-GB"/>
        </w:rPr>
        <w:t>i you can indicate this in 3b.</w:t>
      </w:r>
      <w:r w:rsidRPr="00460E1F">
        <w:rPr>
          <w:rFonts w:ascii="Verdana" w:hAnsi="Verdana"/>
          <w:lang w:val="en-GB"/>
        </w:rPr>
        <w:t xml:space="preserve"> </w:t>
      </w:r>
    </w:p>
    <w:p w14:paraId="1468C5DE" w14:textId="77777777" w:rsidR="0096245A" w:rsidRPr="00460E1F" w:rsidRDefault="0096245A" w:rsidP="0096245A">
      <w:pPr>
        <w:rPr>
          <w:rFonts w:ascii="Verdana" w:hAnsi="Verdana"/>
          <w:lang w:val="en-GB"/>
        </w:rPr>
      </w:pPr>
    </w:p>
    <w:p w14:paraId="127B9B56" w14:textId="31E150E9" w:rsidR="0096245A" w:rsidRDefault="0096245A" w:rsidP="0096245A">
      <w:pPr>
        <w:rPr>
          <w:rFonts w:ascii="Verdana" w:hAnsi="Verdana"/>
          <w:lang w:val="en-GB"/>
        </w:rPr>
      </w:pPr>
      <w:r w:rsidRPr="00460E1F">
        <w:rPr>
          <w:rFonts w:ascii="Verdana" w:hAnsi="Verdana"/>
          <w:lang w:val="en-GB"/>
        </w:rPr>
        <w:t xml:space="preserve"> </w:t>
      </w:r>
    </w:p>
    <w:p w14:paraId="04D8B826" w14:textId="1CC26BF4" w:rsidR="00193F69" w:rsidRDefault="00193F69" w:rsidP="00193F69">
      <w:pPr>
        <w:rPr>
          <w:rFonts w:ascii="Verdana" w:hAnsi="Verdana"/>
          <w:lang w:val="en-GB"/>
        </w:rPr>
      </w:pPr>
    </w:p>
    <w:p w14:paraId="091D4EBE" w14:textId="77777777" w:rsidR="00193F69" w:rsidRDefault="00193F69" w:rsidP="00193F69">
      <w:pPr>
        <w:rPr>
          <w:rFonts w:ascii="Verdana" w:hAnsi="Verdana"/>
          <w:lang w:val="en-GB"/>
        </w:rPr>
      </w:pPr>
    </w:p>
    <w:p w14:paraId="6348C7CC" w14:textId="77777777" w:rsidR="00193F69" w:rsidRPr="00F173C2" w:rsidRDefault="00193F69" w:rsidP="00193F69">
      <w:pPr>
        <w:rPr>
          <w:rFonts w:ascii="Verdana" w:hAnsi="Verdana"/>
          <w:lang w:val="en-US"/>
        </w:rPr>
      </w:pPr>
    </w:p>
    <w:p w14:paraId="7A25C9AD" w14:textId="16788A39" w:rsidR="00193F69" w:rsidRPr="003E4F4C" w:rsidRDefault="000E28DC" w:rsidP="00193F69">
      <w:pPr>
        <w:rPr>
          <w:rFonts w:ascii="Verdana" w:hAnsi="Verdana"/>
          <w:b/>
          <w:lang w:val="en-US"/>
        </w:rPr>
      </w:pPr>
      <w:r>
        <w:rPr>
          <w:rFonts w:ascii="Verdana" w:hAnsi="Verdana"/>
          <w:b/>
          <w:lang w:val="en-US"/>
        </w:rPr>
        <w:t>3b. Cofinancing</w:t>
      </w:r>
      <w:r w:rsidR="00193F69" w:rsidRPr="003E4F4C">
        <w:rPr>
          <w:rFonts w:ascii="Verdana" w:hAnsi="Verdana"/>
          <w:b/>
          <w:lang w:val="en-US"/>
        </w:rPr>
        <w:t xml:space="preserve"> </w:t>
      </w:r>
      <w:r w:rsidR="005D180A">
        <w:rPr>
          <w:rFonts w:ascii="Verdana" w:hAnsi="Verdana"/>
          <w:b/>
          <w:lang w:val="en-US"/>
        </w:rPr>
        <w:t>‘</w:t>
      </w:r>
      <w:r w:rsidR="00193F69" w:rsidRPr="003E4F4C">
        <w:rPr>
          <w:rFonts w:ascii="Verdana" w:hAnsi="Verdana"/>
          <w:b/>
          <w:lang w:val="en-US"/>
        </w:rPr>
        <w:t>in kind</w:t>
      </w:r>
      <w:r w:rsidR="005D180A">
        <w:rPr>
          <w:rFonts w:ascii="Verdana" w:hAnsi="Verdana"/>
          <w:b/>
          <w:lang w:val="en-US"/>
        </w:rPr>
        <w:t>’</w:t>
      </w:r>
    </w:p>
    <w:p w14:paraId="16B6F99F" w14:textId="77777777" w:rsidR="00193F69" w:rsidRPr="000E28DC" w:rsidRDefault="00193F69" w:rsidP="00193F69">
      <w:pPr>
        <w:rPr>
          <w:rFonts w:ascii="Verdana" w:hAnsi="Verdana"/>
          <w:lang w:val="en-US"/>
        </w:rPr>
      </w:pPr>
    </w:p>
    <w:tbl>
      <w:tblPr>
        <w:tblStyle w:val="Tabelraster"/>
        <w:tblW w:w="8897" w:type="dxa"/>
        <w:tblLayout w:type="fixed"/>
        <w:tblLook w:val="04A0" w:firstRow="1" w:lastRow="0" w:firstColumn="1" w:lastColumn="0" w:noHBand="0" w:noVBand="1"/>
      </w:tblPr>
      <w:tblGrid>
        <w:gridCol w:w="1951"/>
        <w:gridCol w:w="4253"/>
        <w:gridCol w:w="2693"/>
      </w:tblGrid>
      <w:tr w:rsidR="00193F69" w14:paraId="64A81E94" w14:textId="77777777" w:rsidTr="000E28DC">
        <w:trPr>
          <w:trHeight w:val="380"/>
        </w:trPr>
        <w:tc>
          <w:tcPr>
            <w:tcW w:w="1951" w:type="dxa"/>
            <w:shd w:val="clear" w:color="auto" w:fill="BFBFBF"/>
          </w:tcPr>
          <w:p w14:paraId="04930156" w14:textId="4D29FE1D" w:rsidR="00193F69" w:rsidRPr="00E80643" w:rsidRDefault="000E28DC" w:rsidP="000E28DC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Cofinancer/</w:t>
            </w:r>
            <w:r w:rsidR="00193F69">
              <w:rPr>
                <w:rFonts w:ascii="Verdana" w:hAnsi="Verdana"/>
                <w:b/>
                <w:sz w:val="17"/>
                <w:szCs w:val="17"/>
                <w:lang w:val="en-GB"/>
              </w:rPr>
              <w:t>party</w:t>
            </w:r>
          </w:p>
        </w:tc>
        <w:tc>
          <w:tcPr>
            <w:tcW w:w="4253" w:type="dxa"/>
            <w:shd w:val="clear" w:color="auto" w:fill="BFBFBF"/>
          </w:tcPr>
          <w:p w14:paraId="16A6F90A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Description</w:t>
            </w:r>
          </w:p>
        </w:tc>
        <w:tc>
          <w:tcPr>
            <w:tcW w:w="2693" w:type="dxa"/>
            <w:shd w:val="clear" w:color="auto" w:fill="BFBFBF"/>
          </w:tcPr>
          <w:p w14:paraId="1EACC256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Estimated value in Euro</w:t>
            </w:r>
          </w:p>
        </w:tc>
      </w:tr>
      <w:tr w:rsidR="00193F69" w14:paraId="697FA02E" w14:textId="77777777" w:rsidTr="000E28DC">
        <w:tc>
          <w:tcPr>
            <w:tcW w:w="1951" w:type="dxa"/>
          </w:tcPr>
          <w:p w14:paraId="20A9FC98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4253" w:type="dxa"/>
          </w:tcPr>
          <w:p w14:paraId="344C0B1E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2693" w:type="dxa"/>
          </w:tcPr>
          <w:p w14:paraId="645344B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</w:tbl>
    <w:p w14:paraId="6030E90A" w14:textId="77777777" w:rsidR="00193F69" w:rsidRDefault="00193F69" w:rsidP="00193F69">
      <w:pPr>
        <w:rPr>
          <w:rFonts w:ascii="Verdana" w:hAnsi="Verdana"/>
          <w:lang w:val="en-US"/>
        </w:rPr>
      </w:pPr>
    </w:p>
    <w:p w14:paraId="59E09D11" w14:textId="77777777" w:rsidR="000228C6" w:rsidRDefault="000228C6" w:rsidP="00193F69">
      <w:pPr>
        <w:rPr>
          <w:rFonts w:ascii="Verdana" w:hAnsi="Verdana"/>
          <w:lang w:val="en-US"/>
        </w:rPr>
      </w:pPr>
    </w:p>
    <w:p w14:paraId="18F67623" w14:textId="77777777" w:rsidR="000228C6" w:rsidRPr="00CD22FA" w:rsidRDefault="000228C6" w:rsidP="00193F69">
      <w:pPr>
        <w:rPr>
          <w:rFonts w:ascii="Verdana" w:hAnsi="Verdana"/>
          <w:lang w:val="en-US"/>
        </w:rPr>
      </w:pPr>
    </w:p>
    <w:p w14:paraId="4F6906CA" w14:textId="5A081975" w:rsidR="00193F69" w:rsidRDefault="00193F69" w:rsidP="00193F69">
      <w:pPr>
        <w:rPr>
          <w:rFonts w:ascii="Verdana" w:hAnsi="Verdana"/>
          <w:b/>
        </w:rPr>
      </w:pPr>
      <w:r>
        <w:rPr>
          <w:rFonts w:ascii="Verdana" w:hAnsi="Verdana"/>
          <w:b/>
        </w:rPr>
        <w:t>3c</w:t>
      </w:r>
      <w:r w:rsidRPr="00B86DB2">
        <w:rPr>
          <w:rFonts w:ascii="Verdana" w:hAnsi="Verdana"/>
          <w:b/>
        </w:rPr>
        <w:t>. Co</w:t>
      </w:r>
      <w:r w:rsidR="000E28DC">
        <w:rPr>
          <w:rFonts w:ascii="Verdana" w:hAnsi="Verdana"/>
          <w:b/>
        </w:rPr>
        <w:t>financi</w:t>
      </w:r>
      <w:r w:rsidRPr="00B86DB2">
        <w:rPr>
          <w:rFonts w:ascii="Verdana" w:hAnsi="Verdana"/>
          <w:b/>
        </w:rPr>
        <w:t>ng</w:t>
      </w:r>
      <w:r>
        <w:rPr>
          <w:rFonts w:ascii="Verdana" w:hAnsi="Verdana"/>
          <w:b/>
        </w:rPr>
        <w:t xml:space="preserve"> </w:t>
      </w:r>
      <w:r w:rsidR="005D180A">
        <w:rPr>
          <w:rFonts w:ascii="Verdana" w:hAnsi="Verdana"/>
          <w:b/>
        </w:rPr>
        <w:t>‘</w:t>
      </w:r>
      <w:r>
        <w:rPr>
          <w:rFonts w:ascii="Verdana" w:hAnsi="Verdana"/>
          <w:b/>
        </w:rPr>
        <w:t>in cash</w:t>
      </w:r>
      <w:r w:rsidR="005D180A">
        <w:rPr>
          <w:rFonts w:ascii="Verdana" w:hAnsi="Verdana"/>
          <w:b/>
        </w:rPr>
        <w:t>’</w:t>
      </w:r>
    </w:p>
    <w:p w14:paraId="3CF298BE" w14:textId="77777777" w:rsidR="00193F69" w:rsidRDefault="00193F69" w:rsidP="00193F69">
      <w:pPr>
        <w:rPr>
          <w:rFonts w:ascii="Verdana" w:hAnsi="Verdana"/>
          <w:lang w:val="en-GB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253"/>
        <w:gridCol w:w="2688"/>
      </w:tblGrid>
      <w:tr w:rsidR="00193F69" w:rsidRPr="000E28DC" w14:paraId="3AB28348" w14:textId="77777777" w:rsidTr="000E28DC">
        <w:trPr>
          <w:trHeight w:val="380"/>
        </w:trPr>
        <w:tc>
          <w:tcPr>
            <w:tcW w:w="1951" w:type="dxa"/>
            <w:shd w:val="clear" w:color="auto" w:fill="BFBFBF"/>
          </w:tcPr>
          <w:p w14:paraId="41DA8279" w14:textId="5F0679B9" w:rsidR="00193F69" w:rsidRPr="00E80643" w:rsidRDefault="00193F69" w:rsidP="000E28DC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Co</w:t>
            </w:r>
            <w:r w:rsidR="000E28DC">
              <w:rPr>
                <w:rFonts w:ascii="Verdana" w:hAnsi="Verdana"/>
                <w:b/>
                <w:sz w:val="17"/>
                <w:szCs w:val="17"/>
                <w:lang w:val="en-GB"/>
              </w:rPr>
              <w:t>financer/party</w:t>
            </w:r>
          </w:p>
        </w:tc>
        <w:tc>
          <w:tcPr>
            <w:tcW w:w="4253" w:type="dxa"/>
            <w:shd w:val="clear" w:color="auto" w:fill="BFBFBF"/>
          </w:tcPr>
          <w:p w14:paraId="76CC2070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Description</w:t>
            </w:r>
          </w:p>
        </w:tc>
        <w:tc>
          <w:tcPr>
            <w:tcW w:w="2688" w:type="dxa"/>
            <w:shd w:val="clear" w:color="auto" w:fill="BFBFBF"/>
          </w:tcPr>
          <w:p w14:paraId="100569A4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Euro</w:t>
            </w:r>
          </w:p>
        </w:tc>
      </w:tr>
      <w:tr w:rsidR="00193F69" w:rsidRPr="000E28DC" w14:paraId="34FFD463" w14:textId="77777777" w:rsidTr="000E28DC">
        <w:tc>
          <w:tcPr>
            <w:tcW w:w="1951" w:type="dxa"/>
          </w:tcPr>
          <w:p w14:paraId="6D633EAA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4253" w:type="dxa"/>
          </w:tcPr>
          <w:p w14:paraId="1367F3FA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  <w:tc>
          <w:tcPr>
            <w:tcW w:w="2688" w:type="dxa"/>
          </w:tcPr>
          <w:p w14:paraId="160766CF" w14:textId="77777777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</w:p>
        </w:tc>
      </w:tr>
    </w:tbl>
    <w:p w14:paraId="5583B4DA" w14:textId="77777777" w:rsidR="00193F69" w:rsidRPr="00CD22FA" w:rsidRDefault="00193F69" w:rsidP="00193F69">
      <w:pPr>
        <w:rPr>
          <w:rFonts w:ascii="Verdana" w:hAnsi="Verdana"/>
          <w:lang w:val="en-US"/>
        </w:rPr>
      </w:pPr>
    </w:p>
    <w:p w14:paraId="38BDF5B3" w14:textId="5B043FFA" w:rsidR="00193F69" w:rsidRPr="003E4F4C" w:rsidRDefault="00193F69" w:rsidP="00193F69">
      <w:pPr>
        <w:rPr>
          <w:rFonts w:ascii="Verdana" w:hAnsi="Verdana"/>
          <w:b/>
          <w:lang w:val="en-US"/>
        </w:rPr>
      </w:pPr>
      <w:r w:rsidRPr="003E4F4C">
        <w:rPr>
          <w:rFonts w:ascii="Verdana" w:hAnsi="Verdana"/>
          <w:b/>
          <w:lang w:val="en-US"/>
        </w:rPr>
        <w:t xml:space="preserve">3d. </w:t>
      </w:r>
      <w:r w:rsidR="000E28DC">
        <w:rPr>
          <w:rFonts w:ascii="Verdana" w:hAnsi="Verdana"/>
          <w:b/>
          <w:lang w:val="en-US"/>
        </w:rPr>
        <w:t>Totals</w:t>
      </w:r>
    </w:p>
    <w:p w14:paraId="6A879A15" w14:textId="77777777" w:rsidR="00193F69" w:rsidRDefault="00193F69" w:rsidP="00193F69">
      <w:pPr>
        <w:rPr>
          <w:rFonts w:ascii="Verdana" w:hAnsi="Verdana"/>
          <w:lang w:val="en-US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119"/>
      </w:tblGrid>
      <w:tr w:rsidR="00193F69" w:rsidRPr="000E28DC" w14:paraId="39F05B7B" w14:textId="77777777" w:rsidTr="000E28DC">
        <w:trPr>
          <w:trHeight w:val="380"/>
        </w:trPr>
        <w:tc>
          <w:tcPr>
            <w:tcW w:w="3085" w:type="dxa"/>
            <w:shd w:val="clear" w:color="auto" w:fill="BFBFBF"/>
          </w:tcPr>
          <w:p w14:paraId="6F2F1176" w14:textId="289EFF2E" w:rsidR="00193F69" w:rsidRPr="00E80643" w:rsidRDefault="00767603" w:rsidP="000E28DC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Grand total</w:t>
            </w:r>
          </w:p>
        </w:tc>
        <w:tc>
          <w:tcPr>
            <w:tcW w:w="3119" w:type="dxa"/>
            <w:shd w:val="clear" w:color="auto" w:fill="FFFFFF"/>
          </w:tcPr>
          <w:p w14:paraId="7BBDC30A" w14:textId="56E4509A" w:rsidR="00193F69" w:rsidRPr="00E47A3A" w:rsidRDefault="00E47A3A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 (=3a)</w:t>
            </w:r>
          </w:p>
        </w:tc>
      </w:tr>
      <w:tr w:rsidR="00193F69" w:rsidRPr="000E28DC" w14:paraId="10D9F43F" w14:textId="77777777" w:rsidTr="000E28DC">
        <w:tc>
          <w:tcPr>
            <w:tcW w:w="3085" w:type="dxa"/>
            <w:shd w:val="clear" w:color="auto" w:fill="BFBFBF"/>
          </w:tcPr>
          <w:p w14:paraId="54F25978" w14:textId="4231E8C9" w:rsidR="00193F69" w:rsidRPr="003E4F4C" w:rsidRDefault="00767603" w:rsidP="000E28DC">
            <w:pPr>
              <w:spacing w:line="260" w:lineRule="atLeast"/>
              <w:rPr>
                <w:rFonts w:ascii="Verdana" w:hAnsi="Verdana"/>
                <w:b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b/>
                <w:sz w:val="17"/>
                <w:szCs w:val="17"/>
                <w:lang w:val="en-GB"/>
              </w:rPr>
              <w:t>Requested budget</w:t>
            </w:r>
          </w:p>
        </w:tc>
        <w:tc>
          <w:tcPr>
            <w:tcW w:w="3119" w:type="dxa"/>
            <w:shd w:val="clear" w:color="auto" w:fill="FFFFFF"/>
          </w:tcPr>
          <w:p w14:paraId="705F3DFD" w14:textId="0FF51A69" w:rsidR="00193F69" w:rsidRPr="00E80643" w:rsidRDefault="00193F69" w:rsidP="00767603">
            <w:pPr>
              <w:spacing w:line="260" w:lineRule="atLeast"/>
              <w:rPr>
                <w:rFonts w:ascii="Verdana" w:hAnsi="Verdana"/>
                <w:sz w:val="17"/>
                <w:szCs w:val="17"/>
                <w:lang w:val="en-GB"/>
              </w:rPr>
            </w:pPr>
            <w:r>
              <w:rPr>
                <w:rFonts w:ascii="Verdana" w:hAnsi="Verdana"/>
                <w:sz w:val="17"/>
                <w:szCs w:val="17"/>
                <w:lang w:val="en-GB"/>
              </w:rPr>
              <w:t>..</w:t>
            </w:r>
            <w:r w:rsidR="00E47A3A">
              <w:rPr>
                <w:rFonts w:ascii="Verdana" w:hAnsi="Verdana"/>
                <w:sz w:val="17"/>
                <w:szCs w:val="17"/>
                <w:lang w:val="en-GB"/>
              </w:rPr>
              <w:t xml:space="preserve"> (=3a minus 3b/3c)</w:t>
            </w:r>
          </w:p>
        </w:tc>
      </w:tr>
    </w:tbl>
    <w:p w14:paraId="147BC691" w14:textId="77777777" w:rsidR="00193F69" w:rsidRDefault="00193F69" w:rsidP="00193F69">
      <w:pPr>
        <w:rPr>
          <w:rFonts w:ascii="Verdana" w:hAnsi="Verdana"/>
          <w:lang w:val="en-US"/>
        </w:rPr>
      </w:pPr>
    </w:p>
    <w:p w14:paraId="45BA9984" w14:textId="77777777" w:rsidR="00193F69" w:rsidRDefault="00193F69" w:rsidP="00193F69">
      <w:pPr>
        <w:pStyle w:val="Koptekst"/>
        <w:tabs>
          <w:tab w:val="clear" w:pos="4536"/>
          <w:tab w:val="clear" w:pos="9072"/>
        </w:tabs>
        <w:rPr>
          <w:lang w:val="en-GB"/>
        </w:rPr>
      </w:pPr>
    </w:p>
    <w:p w14:paraId="22A048A1" w14:textId="035A86F7" w:rsidR="00193F69" w:rsidRPr="0037180B" w:rsidRDefault="00193F69" w:rsidP="00193F69">
      <w:pPr>
        <w:rPr>
          <w:rFonts w:ascii="Verdana" w:hAnsi="Verdana"/>
          <w:bCs/>
          <w:lang w:val="en-US"/>
        </w:rPr>
      </w:pPr>
      <w:r>
        <w:rPr>
          <w:rFonts w:ascii="Verdana" w:hAnsi="Verdana"/>
          <w:b/>
          <w:bCs/>
          <w:lang w:val="en-GB"/>
        </w:rPr>
        <w:t>3</w:t>
      </w:r>
      <w:r w:rsidR="00715D4E">
        <w:rPr>
          <w:rFonts w:ascii="Verdana" w:hAnsi="Verdana"/>
          <w:b/>
          <w:bCs/>
          <w:lang w:val="en-GB"/>
        </w:rPr>
        <w:t>e</w:t>
      </w:r>
      <w:r>
        <w:rPr>
          <w:rFonts w:ascii="Verdana" w:hAnsi="Verdana"/>
          <w:sz w:val="18"/>
          <w:lang w:val="en-GB"/>
        </w:rPr>
        <w:t xml:space="preserve">. </w:t>
      </w:r>
      <w:r>
        <w:rPr>
          <w:rFonts w:ascii="Verdana" w:hAnsi="Verdana"/>
          <w:b/>
          <w:bCs/>
          <w:lang w:val="en-US"/>
        </w:rPr>
        <w:t xml:space="preserve">Intended starting date </w:t>
      </w:r>
      <w:r>
        <w:rPr>
          <w:rFonts w:ascii="Verdana" w:hAnsi="Verdana"/>
          <w:bCs/>
          <w:lang w:val="en-US"/>
        </w:rPr>
        <w:t>(see Notes)</w:t>
      </w:r>
    </w:p>
    <w:p w14:paraId="7A0EFCA3" w14:textId="77777777" w:rsidR="00193F69" w:rsidRPr="003E4F4C" w:rsidRDefault="00193F69" w:rsidP="00193F69">
      <w:pPr>
        <w:pStyle w:val="Koptekst"/>
        <w:tabs>
          <w:tab w:val="clear" w:pos="4536"/>
          <w:tab w:val="clear" w:pos="9072"/>
        </w:tabs>
        <w:rPr>
          <w:lang w:val="en-US"/>
        </w:rPr>
      </w:pPr>
    </w:p>
    <w:p w14:paraId="2BFEE33D" w14:textId="435649F1" w:rsidR="00193F69" w:rsidRDefault="00715D4E" w:rsidP="00193F69">
      <w:pPr>
        <w:widowControl/>
        <w:rPr>
          <w:rFonts w:ascii="Verdana" w:hAnsi="Verdana"/>
          <w:lang w:val="en-GB"/>
        </w:rPr>
      </w:pPr>
      <w:r>
        <w:rPr>
          <w:rFonts w:ascii="Verdana" w:hAnsi="Verdana"/>
          <w:b/>
          <w:lang w:val="en-GB"/>
        </w:rPr>
        <w:t>3f</w:t>
      </w:r>
      <w:r w:rsidR="00193F69">
        <w:rPr>
          <w:rFonts w:ascii="Verdana" w:hAnsi="Verdana"/>
          <w:b/>
          <w:lang w:val="en-GB"/>
        </w:rPr>
        <w:t xml:space="preserve">. </w:t>
      </w:r>
      <w:r w:rsidR="000228C6">
        <w:rPr>
          <w:rFonts w:ascii="Verdana" w:hAnsi="Verdana"/>
          <w:b/>
          <w:lang w:val="en-GB"/>
        </w:rPr>
        <w:t xml:space="preserve">Have you requested any additional grants for this project either from NWO or from any other institution, and/or has the same idea been submitted elsewhere? </w:t>
      </w:r>
      <w:r w:rsidR="000228C6">
        <w:rPr>
          <w:rFonts w:ascii="Verdana" w:hAnsi="Verdana"/>
          <w:lang w:val="en-GB"/>
        </w:rPr>
        <w:t>yes/no (if ‘yes’, see Notes)</w:t>
      </w:r>
    </w:p>
    <w:p w14:paraId="6C6075E5" w14:textId="77777777" w:rsidR="00193F69" w:rsidRPr="006936ED" w:rsidRDefault="00193F69" w:rsidP="00193F69">
      <w:pPr>
        <w:rPr>
          <w:b/>
          <w:lang w:val="en-GB"/>
        </w:rPr>
      </w:pPr>
    </w:p>
    <w:p w14:paraId="3AECA8B4" w14:textId="77777777" w:rsidR="0072432C" w:rsidRPr="00202BE1" w:rsidRDefault="0072432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72432C" w:rsidRPr="00202BE1" w14:paraId="32479FAE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60" w:color="auto" w:fill="auto"/>
          </w:tcPr>
          <w:p w14:paraId="2410C44E" w14:textId="77777777" w:rsidR="0072432C" w:rsidRPr="00202BE1" w:rsidRDefault="0072432C">
            <w:pPr>
              <w:rPr>
                <w:rFonts w:ascii="Verdana" w:hAnsi="Verdana"/>
                <w:b/>
                <w:color w:val="FFFFFF"/>
                <w:lang w:val="en-GB"/>
              </w:rPr>
            </w:pPr>
            <w:r w:rsidRPr="00202BE1">
              <w:rPr>
                <w:rFonts w:ascii="Verdana" w:hAnsi="Verdana"/>
                <w:b/>
                <w:color w:val="FFFFFF"/>
                <w:lang w:val="en-GB"/>
              </w:rPr>
              <w:t>Curriculum vitae</w:t>
            </w:r>
          </w:p>
        </w:tc>
      </w:tr>
    </w:tbl>
    <w:p w14:paraId="00C5AAA9" w14:textId="77777777" w:rsidR="0072432C" w:rsidRPr="00202BE1" w:rsidRDefault="0072432C">
      <w:pPr>
        <w:rPr>
          <w:rFonts w:ascii="Verdana" w:hAnsi="Verdana"/>
          <w:lang w:val="en-GB"/>
        </w:rPr>
      </w:pPr>
    </w:p>
    <w:p w14:paraId="13F7B1D5" w14:textId="77777777" w:rsidR="00E47183" w:rsidRDefault="00E47183">
      <w:pPr>
        <w:pStyle w:val="Kop1"/>
        <w:rPr>
          <w:rFonts w:ascii="Verdana" w:hAnsi="Verdana"/>
        </w:rPr>
      </w:pPr>
    </w:p>
    <w:p w14:paraId="3A30BDB5" w14:textId="77777777" w:rsidR="0072432C" w:rsidRPr="00202BE1" w:rsidRDefault="0072432C">
      <w:pPr>
        <w:pStyle w:val="Kop1"/>
        <w:rPr>
          <w:rFonts w:ascii="Verdana" w:hAnsi="Verdana"/>
        </w:rPr>
      </w:pPr>
      <w:r w:rsidRPr="00814274">
        <w:rPr>
          <w:rFonts w:ascii="Verdana" w:hAnsi="Verdana"/>
        </w:rPr>
        <w:t>4a. Personal details</w:t>
      </w:r>
    </w:p>
    <w:p w14:paraId="7AEA97F3" w14:textId="77777777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Title(s), initial(s), first name, surname:</w:t>
      </w:r>
    </w:p>
    <w:p w14:paraId="14D450B9" w14:textId="77777777" w:rsidR="0072432C" w:rsidRPr="00202BE1" w:rsidRDefault="009556AB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Gender</w:t>
      </w:r>
      <w:r w:rsidR="0072432C" w:rsidRPr="00202BE1">
        <w:rPr>
          <w:rFonts w:ascii="Verdana" w:hAnsi="Verdana"/>
          <w:lang w:val="en-GB"/>
        </w:rPr>
        <w:t>:</w:t>
      </w:r>
    </w:p>
    <w:p w14:paraId="30297E08" w14:textId="77777777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Date and place of birth:</w:t>
      </w:r>
    </w:p>
    <w:p w14:paraId="42D4D4EB" w14:textId="1FBF4C89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Nationality</w:t>
      </w:r>
      <w:r w:rsidR="009556AB" w:rsidRPr="00202BE1">
        <w:rPr>
          <w:rFonts w:ascii="Verdana" w:hAnsi="Verdana"/>
          <w:lang w:val="en-GB"/>
        </w:rPr>
        <w:t>/</w:t>
      </w:r>
      <w:r w:rsidR="000F5A17" w:rsidRPr="00202BE1">
        <w:rPr>
          <w:rFonts w:ascii="Verdana" w:hAnsi="Verdana"/>
          <w:lang w:val="en-GB"/>
        </w:rPr>
        <w:t>nationalities</w:t>
      </w:r>
      <w:r w:rsidRPr="00202BE1">
        <w:rPr>
          <w:rFonts w:ascii="Verdana" w:hAnsi="Verdana"/>
          <w:lang w:val="en-GB"/>
        </w:rPr>
        <w:t>:</w:t>
      </w:r>
    </w:p>
    <w:p w14:paraId="79F9174E" w14:textId="77777777" w:rsidR="0072432C" w:rsidRPr="00202BE1" w:rsidRDefault="0072432C">
      <w:pPr>
        <w:rPr>
          <w:rFonts w:ascii="Verdana" w:hAnsi="Verdana"/>
          <w:bCs/>
          <w:lang w:val="en-GB"/>
        </w:rPr>
      </w:pPr>
      <w:r w:rsidRPr="00202BE1">
        <w:rPr>
          <w:rFonts w:ascii="Verdana" w:hAnsi="Verdana"/>
          <w:bCs/>
          <w:lang w:val="en-GB"/>
        </w:rPr>
        <w:t>Birth country</w:t>
      </w:r>
      <w:r w:rsidR="009556AB" w:rsidRPr="00202BE1">
        <w:rPr>
          <w:rFonts w:ascii="Verdana" w:hAnsi="Verdana"/>
          <w:bCs/>
          <w:lang w:val="en-GB"/>
        </w:rPr>
        <w:t>/</w:t>
      </w:r>
      <w:r w:rsidR="000F5A17" w:rsidRPr="00202BE1">
        <w:rPr>
          <w:rFonts w:ascii="Verdana" w:hAnsi="Verdana"/>
          <w:bCs/>
          <w:lang w:val="en-GB"/>
        </w:rPr>
        <w:t>countr</w:t>
      </w:r>
      <w:r w:rsidR="009556AB" w:rsidRPr="00202BE1">
        <w:rPr>
          <w:rFonts w:ascii="Verdana" w:hAnsi="Verdana"/>
          <w:bCs/>
          <w:lang w:val="en-GB"/>
        </w:rPr>
        <w:t>ies</w:t>
      </w:r>
      <w:r w:rsidRPr="00202BE1">
        <w:rPr>
          <w:rFonts w:ascii="Verdana" w:hAnsi="Verdana"/>
          <w:bCs/>
          <w:lang w:val="en-GB"/>
        </w:rPr>
        <w:t xml:space="preserve"> </w:t>
      </w:r>
      <w:r w:rsidR="00643AC5" w:rsidRPr="00202BE1">
        <w:rPr>
          <w:rFonts w:ascii="Verdana" w:hAnsi="Verdana"/>
          <w:bCs/>
          <w:lang w:val="en-GB"/>
        </w:rPr>
        <w:t xml:space="preserve">of </w:t>
      </w:r>
      <w:r w:rsidRPr="00202BE1">
        <w:rPr>
          <w:rFonts w:ascii="Verdana" w:hAnsi="Verdana"/>
          <w:bCs/>
          <w:lang w:val="en-GB"/>
        </w:rPr>
        <w:t xml:space="preserve">parents: </w:t>
      </w:r>
    </w:p>
    <w:p w14:paraId="640006AB" w14:textId="77777777" w:rsidR="0072432C" w:rsidRPr="00202BE1" w:rsidRDefault="0072432C">
      <w:pPr>
        <w:rPr>
          <w:rFonts w:ascii="Verdana" w:hAnsi="Verdana"/>
          <w:b/>
          <w:lang w:val="en-GB"/>
        </w:rPr>
      </w:pPr>
    </w:p>
    <w:p w14:paraId="700CA75C" w14:textId="77777777" w:rsidR="0072432C" w:rsidRPr="00202BE1" w:rsidRDefault="0072432C">
      <w:pPr>
        <w:pStyle w:val="Kop2"/>
        <w:rPr>
          <w:rFonts w:ascii="Verdana" w:hAnsi="Verdana"/>
          <w:b/>
          <w:sz w:val="20"/>
          <w:lang w:val="en-GB"/>
        </w:rPr>
      </w:pPr>
      <w:r w:rsidRPr="00814274">
        <w:rPr>
          <w:rFonts w:ascii="Verdana" w:hAnsi="Verdana"/>
          <w:b/>
          <w:i w:val="0"/>
          <w:sz w:val="20"/>
          <w:lang w:val="en-GB"/>
        </w:rPr>
        <w:t>4b. Master's (‘doctoraal’)</w:t>
      </w:r>
      <w:r w:rsidRPr="00814274">
        <w:rPr>
          <w:rFonts w:ascii="Verdana" w:hAnsi="Verdana"/>
          <w:b/>
          <w:i w:val="0"/>
          <w:sz w:val="20"/>
          <w:lang w:val="en-GB"/>
        </w:rPr>
        <w:tab/>
      </w:r>
      <w:r w:rsidRPr="00814274">
        <w:rPr>
          <w:rFonts w:ascii="Verdana" w:hAnsi="Verdana"/>
          <w:b/>
          <w:sz w:val="20"/>
          <w:lang w:val="en-GB"/>
        </w:rPr>
        <w:tab/>
      </w:r>
    </w:p>
    <w:p w14:paraId="307D5B13" w14:textId="77777777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University/College of Higher Education:</w:t>
      </w:r>
    </w:p>
    <w:p w14:paraId="541BBC0C" w14:textId="77777777" w:rsidR="00E8507B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Date</w:t>
      </w:r>
      <w:r w:rsidR="00277BE6" w:rsidRPr="00202BE1">
        <w:rPr>
          <w:rFonts w:ascii="Verdana" w:hAnsi="Verdana"/>
          <w:lang w:val="en-GB"/>
        </w:rPr>
        <w:t xml:space="preserve"> </w:t>
      </w:r>
      <w:r w:rsidR="00C7654D" w:rsidRPr="00202BE1">
        <w:rPr>
          <w:rFonts w:ascii="Verdana" w:hAnsi="Verdana"/>
          <w:lang w:val="en-GB"/>
        </w:rPr>
        <w:t>(dd/mm/yy):</w:t>
      </w:r>
    </w:p>
    <w:p w14:paraId="4709F186" w14:textId="77777777" w:rsidR="0072432C" w:rsidRPr="00202BE1" w:rsidRDefault="009556AB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M</w:t>
      </w:r>
      <w:r w:rsidR="0072432C" w:rsidRPr="00202BE1">
        <w:rPr>
          <w:rFonts w:ascii="Verdana" w:hAnsi="Verdana"/>
          <w:lang w:val="en-GB"/>
        </w:rPr>
        <w:t>ain subject:</w:t>
      </w:r>
    </w:p>
    <w:p w14:paraId="6383815C" w14:textId="77777777" w:rsidR="0072432C" w:rsidRPr="00202BE1" w:rsidRDefault="0072432C">
      <w:pPr>
        <w:rPr>
          <w:rFonts w:ascii="Verdana" w:hAnsi="Verdana"/>
          <w:lang w:val="en-GB"/>
        </w:rPr>
      </w:pPr>
    </w:p>
    <w:p w14:paraId="4706A4E7" w14:textId="77777777" w:rsidR="0072432C" w:rsidRPr="00202BE1" w:rsidRDefault="0072432C">
      <w:pPr>
        <w:pStyle w:val="Kop1"/>
        <w:rPr>
          <w:rFonts w:ascii="Verdana" w:hAnsi="Verdana"/>
        </w:rPr>
      </w:pPr>
      <w:r w:rsidRPr="00814274">
        <w:rPr>
          <w:rFonts w:ascii="Verdana" w:hAnsi="Verdana"/>
        </w:rPr>
        <w:t>4c. Doctorate</w:t>
      </w:r>
    </w:p>
    <w:p w14:paraId="64F0FCC5" w14:textId="77777777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University/College of Higher Education:</w:t>
      </w:r>
    </w:p>
    <w:p w14:paraId="5785A70F" w14:textId="3D66D812" w:rsidR="00DD7339" w:rsidRDefault="00DD7339" w:rsidP="009E0821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>Starting date (dd/mm/yy):</w:t>
      </w:r>
    </w:p>
    <w:p w14:paraId="0C1DFD04" w14:textId="77777777" w:rsidR="009E0821" w:rsidRPr="00202BE1" w:rsidRDefault="00670F44" w:rsidP="009E0821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Completion d</w:t>
      </w:r>
      <w:r w:rsidR="009E0821" w:rsidRPr="00202BE1">
        <w:rPr>
          <w:rFonts w:ascii="Verdana" w:hAnsi="Verdana"/>
          <w:lang w:val="en-GB"/>
        </w:rPr>
        <w:t>ate (dd/mm/yy):</w:t>
      </w:r>
    </w:p>
    <w:p w14:paraId="7580480F" w14:textId="77777777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Supervisor (‘Promotor’):</w:t>
      </w:r>
    </w:p>
    <w:p w14:paraId="55595DD6" w14:textId="77777777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Title of thesis:</w:t>
      </w:r>
    </w:p>
    <w:p w14:paraId="6071B448" w14:textId="77777777" w:rsidR="00ED304B" w:rsidRPr="00202BE1" w:rsidRDefault="00ED304B">
      <w:pPr>
        <w:rPr>
          <w:rFonts w:ascii="Verdana" w:hAnsi="Verdana"/>
          <w:lang w:val="en-GB"/>
        </w:rPr>
      </w:pPr>
    </w:p>
    <w:p w14:paraId="336796ED" w14:textId="77777777" w:rsidR="00DD7339" w:rsidRDefault="00DD7339" w:rsidP="00DD7339">
      <w:pPr>
        <w:pStyle w:val="Kop1"/>
        <w:rPr>
          <w:rFonts w:ascii="Verdana" w:hAnsi="Verdana"/>
        </w:rPr>
      </w:pPr>
    </w:p>
    <w:p w14:paraId="5C5EDCEC" w14:textId="77777777" w:rsidR="00DD7339" w:rsidRDefault="00DD7339" w:rsidP="00DD7339">
      <w:pPr>
        <w:pStyle w:val="Kop1"/>
        <w:rPr>
          <w:rFonts w:ascii="Verdana" w:hAnsi="Verdana"/>
        </w:rPr>
      </w:pPr>
      <w:r>
        <w:rPr>
          <w:rFonts w:ascii="Verdana" w:hAnsi="Verdana"/>
        </w:rPr>
        <w:t>4d. Work experience since completing your PhD</w:t>
      </w:r>
    </w:p>
    <w:p w14:paraId="3E4E3CE6" w14:textId="77777777" w:rsidR="00DD7339" w:rsidRDefault="00DD7339" w:rsidP="00DD7339">
      <w:pPr>
        <w:rPr>
          <w:rFonts w:ascii="Verdana" w:hAnsi="Verdana"/>
          <w:lang w:val="en-GB"/>
        </w:rPr>
      </w:pPr>
      <w:r w:rsidRPr="00DD7339">
        <w:rPr>
          <w:rFonts w:ascii="Verdana" w:hAnsi="Verdana"/>
          <w:b/>
          <w:lang w:val="en-US"/>
        </w:rPr>
        <w:t>Current and previous positions. Specify per appointment: period, number of fte, type of position and institution.</w:t>
      </w:r>
    </w:p>
    <w:tbl>
      <w:tblPr>
        <w:tblpPr w:leftFromText="141" w:rightFromText="141" w:vertAnchor="text" w:horzAnchor="margin" w:tblpY="157"/>
        <w:tblW w:w="4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548"/>
        <w:gridCol w:w="1548"/>
        <w:gridCol w:w="1548"/>
        <w:gridCol w:w="1548"/>
      </w:tblGrid>
      <w:tr w:rsidR="00DD7339" w:rsidRPr="00D50023" w14:paraId="5F20A5CE" w14:textId="77777777" w:rsidTr="00DD7339">
        <w:trPr>
          <w:trHeight w:val="287"/>
        </w:trPr>
        <w:tc>
          <w:tcPr>
            <w:tcW w:w="1000" w:type="pct"/>
            <w:shd w:val="clear" w:color="auto" w:fill="auto"/>
          </w:tcPr>
          <w:p w14:paraId="5A83245C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  <w:r w:rsidRPr="00D50023">
              <w:rPr>
                <w:rFonts w:ascii="Verdana" w:hAnsi="Verdana"/>
                <w:b/>
                <w:bCs/>
                <w:lang w:val="en-GB"/>
              </w:rPr>
              <w:t>Position</w:t>
            </w:r>
          </w:p>
        </w:tc>
        <w:tc>
          <w:tcPr>
            <w:tcW w:w="1000" w:type="pct"/>
          </w:tcPr>
          <w:p w14:paraId="7416D155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  <w:r w:rsidRPr="00D50023">
              <w:rPr>
                <w:rFonts w:ascii="Verdana" w:hAnsi="Verdana"/>
                <w:b/>
                <w:bCs/>
                <w:lang w:val="en-GB"/>
              </w:rPr>
              <w:t>Period (date-date)</w:t>
            </w:r>
          </w:p>
        </w:tc>
        <w:tc>
          <w:tcPr>
            <w:tcW w:w="1000" w:type="pct"/>
          </w:tcPr>
          <w:p w14:paraId="2A69AA02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  <w:r w:rsidRPr="00D50023">
              <w:rPr>
                <w:rFonts w:ascii="Verdana" w:hAnsi="Verdana"/>
                <w:b/>
                <w:bCs/>
                <w:lang w:val="en-GB"/>
              </w:rPr>
              <w:t>Number of fte</w:t>
            </w:r>
          </w:p>
        </w:tc>
        <w:tc>
          <w:tcPr>
            <w:tcW w:w="1000" w:type="pct"/>
            <w:shd w:val="clear" w:color="auto" w:fill="auto"/>
          </w:tcPr>
          <w:p w14:paraId="32ABD96E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  <w:r w:rsidRPr="00D50023">
              <w:rPr>
                <w:rFonts w:ascii="Verdana" w:hAnsi="Verdana"/>
                <w:b/>
                <w:bCs/>
                <w:lang w:val="en-GB"/>
              </w:rPr>
              <w:t xml:space="preserve">Type of position </w:t>
            </w:r>
            <w:r w:rsidRPr="00D50023">
              <w:rPr>
                <w:rFonts w:ascii="Verdana" w:hAnsi="Verdana"/>
                <w:bCs/>
                <w:lang w:val="en-GB"/>
              </w:rPr>
              <w:t>(fixed term, permanent, tenure track, other)</w:t>
            </w:r>
          </w:p>
        </w:tc>
        <w:tc>
          <w:tcPr>
            <w:tcW w:w="1000" w:type="pct"/>
          </w:tcPr>
          <w:p w14:paraId="05C12E7A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  <w:r>
              <w:rPr>
                <w:rFonts w:ascii="Verdana" w:hAnsi="Verdana"/>
                <w:b/>
                <w:bCs/>
                <w:lang w:val="en-GB"/>
              </w:rPr>
              <w:t>Institution</w:t>
            </w:r>
          </w:p>
        </w:tc>
      </w:tr>
    </w:tbl>
    <w:p w14:paraId="0285C57A" w14:textId="77777777" w:rsidR="00DD7339" w:rsidRPr="00D50023" w:rsidRDefault="00DD7339" w:rsidP="00DD7339">
      <w:pPr>
        <w:rPr>
          <w:rFonts w:ascii="Verdana" w:hAnsi="Verdana"/>
          <w:b/>
          <w:bCs/>
          <w:vanish/>
        </w:rPr>
      </w:pPr>
    </w:p>
    <w:tbl>
      <w:tblPr>
        <w:tblW w:w="4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1548"/>
        <w:gridCol w:w="1548"/>
        <w:gridCol w:w="1548"/>
        <w:gridCol w:w="1548"/>
      </w:tblGrid>
      <w:tr w:rsidR="00DD7339" w:rsidRPr="00D50023" w14:paraId="5B34D1B1" w14:textId="77777777" w:rsidTr="00DD7339">
        <w:trPr>
          <w:trHeight w:val="260"/>
        </w:trPr>
        <w:tc>
          <w:tcPr>
            <w:tcW w:w="1000" w:type="pct"/>
            <w:shd w:val="clear" w:color="auto" w:fill="auto"/>
          </w:tcPr>
          <w:p w14:paraId="60F5938A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4829F425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0C880636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59630621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46EF08E3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DD7339" w:rsidRPr="00D50023" w14:paraId="37F1DD58" w14:textId="77777777" w:rsidTr="00DD7339">
        <w:trPr>
          <w:trHeight w:val="260"/>
        </w:trPr>
        <w:tc>
          <w:tcPr>
            <w:tcW w:w="1000" w:type="pct"/>
            <w:shd w:val="clear" w:color="auto" w:fill="auto"/>
          </w:tcPr>
          <w:p w14:paraId="145D5C5A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5CACB57F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68BBA9F1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02737678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22948CFF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DD7339" w:rsidRPr="00D50023" w14:paraId="7A3ADD3C" w14:textId="77777777" w:rsidTr="00DD7339">
        <w:trPr>
          <w:trHeight w:val="244"/>
        </w:trPr>
        <w:tc>
          <w:tcPr>
            <w:tcW w:w="1000" w:type="pct"/>
            <w:shd w:val="clear" w:color="auto" w:fill="auto"/>
          </w:tcPr>
          <w:p w14:paraId="54C5471E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2F46350C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336DDD75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18D5B204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591AF521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DD7339" w:rsidRPr="00D50023" w14:paraId="0D828226" w14:textId="77777777" w:rsidTr="00DD7339">
        <w:trPr>
          <w:trHeight w:val="260"/>
        </w:trPr>
        <w:tc>
          <w:tcPr>
            <w:tcW w:w="1000" w:type="pct"/>
            <w:shd w:val="clear" w:color="auto" w:fill="auto"/>
          </w:tcPr>
          <w:p w14:paraId="3F46365E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03A07976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3E605805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111D7B7B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3316D1FC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DD7339" w:rsidRPr="00D50023" w14:paraId="74876AEC" w14:textId="77777777" w:rsidTr="00DD7339">
        <w:trPr>
          <w:trHeight w:val="260"/>
        </w:trPr>
        <w:tc>
          <w:tcPr>
            <w:tcW w:w="1000" w:type="pct"/>
            <w:shd w:val="clear" w:color="auto" w:fill="auto"/>
          </w:tcPr>
          <w:p w14:paraId="62C797DC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1E19CBA2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5EA5D13A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1A5893EF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  <w:tc>
          <w:tcPr>
            <w:tcW w:w="1000" w:type="pct"/>
            <w:shd w:val="clear" w:color="auto" w:fill="auto"/>
          </w:tcPr>
          <w:p w14:paraId="533006F3" w14:textId="77777777" w:rsidR="00DD7339" w:rsidRPr="00D50023" w:rsidRDefault="00DD7339" w:rsidP="00DD7339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</w:tbl>
    <w:p w14:paraId="1E448623" w14:textId="77777777" w:rsidR="00FB0C77" w:rsidRDefault="00FB0C77" w:rsidP="00FB0C77">
      <w:pPr>
        <w:pStyle w:val="Kop1"/>
        <w:rPr>
          <w:rFonts w:ascii="Verdana" w:hAnsi="Verdana"/>
          <w:b w:val="0"/>
          <w:bCs w:val="0"/>
        </w:rPr>
      </w:pPr>
    </w:p>
    <w:p w14:paraId="0A1DC6FD" w14:textId="77777777" w:rsidR="00DD7339" w:rsidRPr="00DD7339" w:rsidRDefault="00DD7339" w:rsidP="00DD7339">
      <w:pPr>
        <w:rPr>
          <w:lang w:val="en-GB"/>
        </w:rPr>
      </w:pPr>
    </w:p>
    <w:p w14:paraId="2815D2B9" w14:textId="77777777" w:rsidR="00DD7339" w:rsidRDefault="00DD7339" w:rsidP="00FB0C77">
      <w:pPr>
        <w:pStyle w:val="Kop1"/>
        <w:rPr>
          <w:rFonts w:ascii="Verdana" w:hAnsi="Verdana"/>
          <w:bCs w:val="0"/>
        </w:rPr>
      </w:pPr>
    </w:p>
    <w:p w14:paraId="45DAB279" w14:textId="7313A751" w:rsidR="00FB0C77" w:rsidRDefault="00320DB8" w:rsidP="00FB0C77">
      <w:pPr>
        <w:pStyle w:val="Kop1"/>
        <w:rPr>
          <w:rFonts w:ascii="Verdana" w:hAnsi="Verdana"/>
          <w:bCs w:val="0"/>
        </w:rPr>
      </w:pPr>
      <w:r>
        <w:rPr>
          <w:rFonts w:ascii="Verdana" w:hAnsi="Verdana"/>
          <w:bCs w:val="0"/>
        </w:rPr>
        <w:t>Work experience in m</w:t>
      </w:r>
      <w:r w:rsidR="00FB0C77" w:rsidRPr="00814274">
        <w:rPr>
          <w:rFonts w:ascii="Verdana" w:hAnsi="Verdana"/>
          <w:bCs w:val="0"/>
        </w:rPr>
        <w:t>onths spent since completing your PhD</w:t>
      </w:r>
    </w:p>
    <w:p w14:paraId="7399066F" w14:textId="5098D373" w:rsidR="00896330" w:rsidRPr="00896330" w:rsidRDefault="00896330" w:rsidP="00896330">
      <w:pPr>
        <w:rPr>
          <w:rFonts w:ascii="Verdana" w:hAnsi="Verdana"/>
          <w:lang w:val="en-GB"/>
        </w:rPr>
      </w:pPr>
      <w:r w:rsidRPr="00896330">
        <w:rPr>
          <w:rFonts w:ascii="Verdana" w:hAnsi="Verdana"/>
          <w:lang w:val="en-GB"/>
        </w:rPr>
        <w:t>Please include the calculation (see notes)</w:t>
      </w:r>
    </w:p>
    <w:p w14:paraId="71FDA9EA" w14:textId="77777777" w:rsidR="00ED304B" w:rsidRPr="00814274" w:rsidRDefault="00ED304B" w:rsidP="00ED304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FB0C77" w:rsidRPr="00202BE1" w14:paraId="2634F39C" w14:textId="77777777" w:rsidTr="00C76C8F">
        <w:trPr>
          <w:trHeight w:val="259"/>
        </w:trPr>
        <w:tc>
          <w:tcPr>
            <w:tcW w:w="4111" w:type="dxa"/>
            <w:shd w:val="clear" w:color="auto" w:fill="auto"/>
          </w:tcPr>
          <w:p w14:paraId="2B6C6DAB" w14:textId="77777777" w:rsidR="00FB0C77" w:rsidRPr="00202BE1" w:rsidRDefault="00FB0C77">
            <w:pPr>
              <w:rPr>
                <w:rFonts w:ascii="Verdana" w:hAnsi="Verdana"/>
                <w:b/>
                <w:bCs/>
                <w:lang w:val="en-GB"/>
              </w:rPr>
            </w:pPr>
            <w:r w:rsidRPr="00202BE1">
              <w:rPr>
                <w:rFonts w:ascii="Verdana" w:hAnsi="Verdana"/>
                <w:b/>
                <w:bCs/>
                <w:lang w:val="en-GB"/>
              </w:rPr>
              <w:t>Experience</w:t>
            </w:r>
          </w:p>
        </w:tc>
        <w:tc>
          <w:tcPr>
            <w:tcW w:w="4111" w:type="dxa"/>
            <w:shd w:val="clear" w:color="auto" w:fill="auto"/>
          </w:tcPr>
          <w:p w14:paraId="79B8161B" w14:textId="77777777" w:rsidR="00FB0C77" w:rsidRPr="00202BE1" w:rsidRDefault="00FB0C77">
            <w:pPr>
              <w:rPr>
                <w:rFonts w:ascii="Verdana" w:hAnsi="Verdana"/>
                <w:b/>
                <w:bCs/>
                <w:lang w:val="en-GB"/>
              </w:rPr>
            </w:pPr>
            <w:r w:rsidRPr="00202BE1">
              <w:rPr>
                <w:rFonts w:ascii="Verdana" w:hAnsi="Verdana"/>
                <w:b/>
                <w:bCs/>
                <w:lang w:val="en-GB"/>
              </w:rPr>
              <w:t>Number of months</w:t>
            </w:r>
          </w:p>
        </w:tc>
      </w:tr>
      <w:tr w:rsidR="00FB0C77" w:rsidRPr="00202BE1" w14:paraId="0F601909" w14:textId="77777777" w:rsidTr="00C76C8F">
        <w:trPr>
          <w:trHeight w:val="243"/>
        </w:trPr>
        <w:tc>
          <w:tcPr>
            <w:tcW w:w="4111" w:type="dxa"/>
            <w:shd w:val="clear" w:color="auto" w:fill="auto"/>
          </w:tcPr>
          <w:p w14:paraId="58726D6E" w14:textId="77777777" w:rsidR="00FB0C77" w:rsidRPr="00202BE1" w:rsidRDefault="00FB0C77">
            <w:pPr>
              <w:rPr>
                <w:rFonts w:ascii="Verdana" w:hAnsi="Verdana"/>
                <w:bCs/>
                <w:lang w:val="en-GB"/>
              </w:rPr>
            </w:pPr>
            <w:r w:rsidRPr="00202BE1">
              <w:rPr>
                <w:rFonts w:ascii="Verdana" w:hAnsi="Verdana"/>
                <w:bCs/>
                <w:lang w:val="en-GB"/>
              </w:rPr>
              <w:t>Research activities</w:t>
            </w:r>
          </w:p>
        </w:tc>
        <w:tc>
          <w:tcPr>
            <w:tcW w:w="4111" w:type="dxa"/>
            <w:shd w:val="clear" w:color="auto" w:fill="auto"/>
          </w:tcPr>
          <w:p w14:paraId="38DCF2EC" w14:textId="77777777" w:rsidR="00FB0C77" w:rsidRPr="00202BE1" w:rsidRDefault="00FB0C77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FB0C77" w:rsidRPr="00202BE1" w14:paraId="5576046E" w14:textId="77777777" w:rsidTr="00C76C8F">
        <w:trPr>
          <w:trHeight w:val="259"/>
        </w:trPr>
        <w:tc>
          <w:tcPr>
            <w:tcW w:w="4111" w:type="dxa"/>
            <w:shd w:val="clear" w:color="auto" w:fill="auto"/>
          </w:tcPr>
          <w:p w14:paraId="74AD24D0" w14:textId="77777777" w:rsidR="00FB0C77" w:rsidRPr="00202BE1" w:rsidRDefault="00FB0C77">
            <w:pPr>
              <w:rPr>
                <w:rFonts w:ascii="Verdana" w:hAnsi="Verdana"/>
                <w:bCs/>
                <w:lang w:val="en-GB"/>
              </w:rPr>
            </w:pPr>
            <w:r w:rsidRPr="00202BE1">
              <w:rPr>
                <w:rFonts w:ascii="Verdana" w:hAnsi="Verdana"/>
                <w:bCs/>
                <w:lang w:val="en-GB"/>
              </w:rPr>
              <w:t>Education</w:t>
            </w:r>
          </w:p>
        </w:tc>
        <w:tc>
          <w:tcPr>
            <w:tcW w:w="4111" w:type="dxa"/>
            <w:shd w:val="clear" w:color="auto" w:fill="auto"/>
          </w:tcPr>
          <w:p w14:paraId="316A48C2" w14:textId="77777777" w:rsidR="00FB0C77" w:rsidRPr="00202BE1" w:rsidRDefault="00FB0C77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FB0C77" w:rsidRPr="00202BE1" w14:paraId="10EB7E33" w14:textId="77777777" w:rsidTr="00C76C8F">
        <w:trPr>
          <w:trHeight w:val="259"/>
        </w:trPr>
        <w:tc>
          <w:tcPr>
            <w:tcW w:w="4111" w:type="dxa"/>
            <w:shd w:val="clear" w:color="auto" w:fill="auto"/>
          </w:tcPr>
          <w:p w14:paraId="2B94D484" w14:textId="77777777" w:rsidR="00FB0C77" w:rsidRPr="00202BE1" w:rsidRDefault="00FB0C77">
            <w:pPr>
              <w:rPr>
                <w:rFonts w:ascii="Verdana" w:hAnsi="Verdana"/>
                <w:bCs/>
                <w:lang w:val="en-GB"/>
              </w:rPr>
            </w:pPr>
            <w:r w:rsidRPr="00202BE1">
              <w:rPr>
                <w:rFonts w:ascii="Verdana" w:hAnsi="Verdana"/>
                <w:bCs/>
                <w:lang w:val="en-GB"/>
              </w:rPr>
              <w:t>Care or sick leave</w:t>
            </w:r>
          </w:p>
        </w:tc>
        <w:tc>
          <w:tcPr>
            <w:tcW w:w="4111" w:type="dxa"/>
            <w:shd w:val="clear" w:color="auto" w:fill="auto"/>
          </w:tcPr>
          <w:p w14:paraId="07A99CA8" w14:textId="77777777" w:rsidR="00FB0C77" w:rsidRPr="00202BE1" w:rsidRDefault="00FB0C77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FB0C77" w:rsidRPr="00202BE1" w14:paraId="21C2B36A" w14:textId="77777777" w:rsidTr="00C76C8F">
        <w:trPr>
          <w:trHeight w:val="243"/>
        </w:trPr>
        <w:tc>
          <w:tcPr>
            <w:tcW w:w="4111" w:type="dxa"/>
            <w:shd w:val="clear" w:color="auto" w:fill="auto"/>
          </w:tcPr>
          <w:p w14:paraId="3555219A" w14:textId="77777777" w:rsidR="00FB0C77" w:rsidRPr="00202BE1" w:rsidRDefault="00FB0C77">
            <w:pPr>
              <w:rPr>
                <w:rFonts w:ascii="Verdana" w:hAnsi="Verdana"/>
                <w:bCs/>
                <w:lang w:val="en-GB"/>
              </w:rPr>
            </w:pPr>
            <w:r w:rsidRPr="00202BE1">
              <w:rPr>
                <w:rFonts w:ascii="Verdana" w:hAnsi="Verdana"/>
                <w:bCs/>
                <w:lang w:val="en-GB"/>
              </w:rPr>
              <w:t>Management tasks</w:t>
            </w:r>
          </w:p>
        </w:tc>
        <w:tc>
          <w:tcPr>
            <w:tcW w:w="4111" w:type="dxa"/>
            <w:shd w:val="clear" w:color="auto" w:fill="auto"/>
          </w:tcPr>
          <w:p w14:paraId="1DF6D7D4" w14:textId="77777777" w:rsidR="00FB0C77" w:rsidRPr="00202BE1" w:rsidRDefault="00FB0C77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  <w:tr w:rsidR="00FB0C77" w:rsidRPr="00202BE1" w14:paraId="780C0370" w14:textId="77777777" w:rsidTr="00C76C8F">
        <w:trPr>
          <w:trHeight w:val="275"/>
        </w:trPr>
        <w:tc>
          <w:tcPr>
            <w:tcW w:w="4111" w:type="dxa"/>
            <w:shd w:val="clear" w:color="auto" w:fill="auto"/>
          </w:tcPr>
          <w:p w14:paraId="4569A35A" w14:textId="77777777" w:rsidR="00FB0C77" w:rsidRPr="00202BE1" w:rsidRDefault="00FB0C77">
            <w:pPr>
              <w:rPr>
                <w:rFonts w:ascii="Verdana" w:hAnsi="Verdana"/>
                <w:bCs/>
                <w:lang w:val="en-GB"/>
              </w:rPr>
            </w:pPr>
            <w:r w:rsidRPr="00202BE1">
              <w:rPr>
                <w:rFonts w:ascii="Verdana" w:hAnsi="Verdana"/>
                <w:bCs/>
                <w:lang w:val="en-GB"/>
              </w:rPr>
              <w:t>Other, please specify</w:t>
            </w:r>
          </w:p>
        </w:tc>
        <w:tc>
          <w:tcPr>
            <w:tcW w:w="4111" w:type="dxa"/>
            <w:shd w:val="clear" w:color="auto" w:fill="auto"/>
          </w:tcPr>
          <w:p w14:paraId="00AC963B" w14:textId="77777777" w:rsidR="00FB0C77" w:rsidRPr="00202BE1" w:rsidRDefault="00FB0C77">
            <w:pPr>
              <w:rPr>
                <w:rFonts w:ascii="Verdana" w:hAnsi="Verdana"/>
                <w:b/>
                <w:bCs/>
                <w:lang w:val="en-GB"/>
              </w:rPr>
            </w:pPr>
          </w:p>
        </w:tc>
      </w:tr>
    </w:tbl>
    <w:p w14:paraId="7FECCDC1" w14:textId="77777777" w:rsidR="00FB0C77" w:rsidRPr="00202BE1" w:rsidRDefault="00FB0C77">
      <w:pPr>
        <w:rPr>
          <w:rFonts w:ascii="Verdana" w:hAnsi="Verdana"/>
          <w:b/>
          <w:bCs/>
          <w:lang w:val="en-GB"/>
        </w:rPr>
      </w:pPr>
    </w:p>
    <w:p w14:paraId="3A9E6A69" w14:textId="77777777" w:rsidR="0072432C" w:rsidRPr="00202BE1" w:rsidRDefault="0072432C">
      <w:pPr>
        <w:rPr>
          <w:rFonts w:ascii="Verdana" w:hAnsi="Verdana"/>
          <w:lang w:val="en-GB"/>
        </w:rPr>
      </w:pPr>
    </w:p>
    <w:p w14:paraId="6841C7C4" w14:textId="77777777" w:rsidR="00DD7339" w:rsidRDefault="00DD7339">
      <w:pPr>
        <w:pStyle w:val="Kop1"/>
        <w:rPr>
          <w:rFonts w:ascii="Verdana" w:hAnsi="Verdana"/>
        </w:rPr>
      </w:pPr>
    </w:p>
    <w:p w14:paraId="5C14D158" w14:textId="0C8FAD98" w:rsidR="00D9524F" w:rsidRDefault="00D9524F">
      <w:pPr>
        <w:pStyle w:val="Kop1"/>
        <w:rPr>
          <w:rFonts w:ascii="Verdana" w:hAnsi="Verdana"/>
        </w:rPr>
      </w:pPr>
      <w:r w:rsidRPr="00D9524F">
        <w:rPr>
          <w:rFonts w:ascii="Verdana" w:hAnsi="Verdana"/>
        </w:rPr>
        <w:t>4e. Academic staff supervised</w:t>
      </w:r>
    </w:p>
    <w:p w14:paraId="7F035048" w14:textId="77777777" w:rsidR="00D9524F" w:rsidRDefault="00D9524F" w:rsidP="00E70BD0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5866"/>
      </w:tblGrid>
      <w:tr w:rsidR="00896330" w:rsidRPr="006B1BD7" w14:paraId="44667D3C" w14:textId="77777777" w:rsidTr="00896330">
        <w:tc>
          <w:tcPr>
            <w:tcW w:w="2322" w:type="dxa"/>
            <w:shd w:val="clear" w:color="auto" w:fill="auto"/>
          </w:tcPr>
          <w:p w14:paraId="3197AA68" w14:textId="77777777" w:rsidR="00896330" w:rsidRPr="0022417E" w:rsidRDefault="00896330" w:rsidP="00D660C5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5866" w:type="dxa"/>
            <w:shd w:val="clear" w:color="auto" w:fill="auto"/>
          </w:tcPr>
          <w:p w14:paraId="13231843" w14:textId="77777777" w:rsidR="00896330" w:rsidRPr="002D1C4D" w:rsidRDefault="00896330" w:rsidP="00D660C5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Role as (co-) supervisor</w:t>
            </w:r>
          </w:p>
        </w:tc>
      </w:tr>
      <w:tr w:rsidR="00896330" w:rsidRPr="006B1BD7" w14:paraId="1356633C" w14:textId="77777777" w:rsidTr="00896330">
        <w:tc>
          <w:tcPr>
            <w:tcW w:w="2322" w:type="dxa"/>
            <w:shd w:val="clear" w:color="auto" w:fill="auto"/>
          </w:tcPr>
          <w:p w14:paraId="2ADF37CC" w14:textId="77777777" w:rsidR="00896330" w:rsidRPr="006B1BD7" w:rsidRDefault="00896330" w:rsidP="00D660C5">
            <w:pPr>
              <w:rPr>
                <w:rFonts w:ascii="Verdana" w:hAnsi="Verdana"/>
                <w:lang w:val="en-GB"/>
              </w:rPr>
            </w:pPr>
            <w:r w:rsidRPr="0022417E">
              <w:rPr>
                <w:rFonts w:ascii="Verdana" w:hAnsi="Verdana"/>
                <w:b/>
                <w:lang w:val="en-GB"/>
              </w:rPr>
              <w:t>Ph</w:t>
            </w:r>
            <w:r>
              <w:rPr>
                <w:rFonts w:ascii="Verdana" w:hAnsi="Verdana"/>
                <w:b/>
                <w:lang w:val="en-GB"/>
              </w:rPr>
              <w:t>D</w:t>
            </w:r>
            <w:r w:rsidRPr="0022417E">
              <w:rPr>
                <w:rFonts w:ascii="Verdana" w:hAnsi="Verdana"/>
                <w:b/>
                <w:lang w:val="en-GB"/>
              </w:rPr>
              <w:t>s</w:t>
            </w:r>
            <w:r w:rsidRPr="006B1BD7">
              <w:rPr>
                <w:rFonts w:ascii="Verdana" w:hAnsi="Verdana"/>
                <w:lang w:val="en-GB"/>
              </w:rPr>
              <w:t xml:space="preserve">     Ongoing</w:t>
            </w:r>
          </w:p>
        </w:tc>
        <w:tc>
          <w:tcPr>
            <w:tcW w:w="5866" w:type="dxa"/>
            <w:shd w:val="clear" w:color="auto" w:fill="auto"/>
          </w:tcPr>
          <w:p w14:paraId="7C34DEDB" w14:textId="77777777" w:rsidR="00896330" w:rsidRPr="006B1BD7" w:rsidRDefault="00896330" w:rsidP="00D660C5">
            <w:pPr>
              <w:rPr>
                <w:rFonts w:ascii="Verdana" w:hAnsi="Verdana"/>
                <w:lang w:val="en-GB"/>
              </w:rPr>
            </w:pPr>
          </w:p>
        </w:tc>
      </w:tr>
      <w:tr w:rsidR="00896330" w:rsidRPr="006B1BD7" w14:paraId="37162368" w14:textId="77777777" w:rsidTr="00896330">
        <w:tc>
          <w:tcPr>
            <w:tcW w:w="2322" w:type="dxa"/>
            <w:shd w:val="clear" w:color="auto" w:fill="auto"/>
          </w:tcPr>
          <w:p w14:paraId="7429A905" w14:textId="77777777" w:rsidR="00896330" w:rsidRPr="006B1BD7" w:rsidRDefault="00896330" w:rsidP="00D660C5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 xml:space="preserve">             C</w:t>
            </w:r>
            <w:r w:rsidRPr="006B1BD7">
              <w:rPr>
                <w:rFonts w:ascii="Verdana" w:hAnsi="Verdana"/>
                <w:lang w:val="en-GB"/>
              </w:rPr>
              <w:t>ompleted</w:t>
            </w:r>
          </w:p>
        </w:tc>
        <w:tc>
          <w:tcPr>
            <w:tcW w:w="5866" w:type="dxa"/>
            <w:shd w:val="clear" w:color="auto" w:fill="auto"/>
          </w:tcPr>
          <w:p w14:paraId="41215712" w14:textId="77777777" w:rsidR="00896330" w:rsidRPr="006B1BD7" w:rsidRDefault="00896330" w:rsidP="00D660C5">
            <w:pPr>
              <w:rPr>
                <w:rFonts w:ascii="Verdana" w:hAnsi="Verdana"/>
                <w:lang w:val="en-GB"/>
              </w:rPr>
            </w:pPr>
          </w:p>
        </w:tc>
      </w:tr>
      <w:tr w:rsidR="00896330" w:rsidRPr="006B1BD7" w14:paraId="098BCBC5" w14:textId="77777777" w:rsidTr="00896330">
        <w:tc>
          <w:tcPr>
            <w:tcW w:w="2322" w:type="dxa"/>
            <w:shd w:val="clear" w:color="auto" w:fill="auto"/>
          </w:tcPr>
          <w:p w14:paraId="67592CC3" w14:textId="77777777" w:rsidR="00896330" w:rsidRPr="00E53941" w:rsidRDefault="00896330" w:rsidP="00D660C5">
            <w:pPr>
              <w:rPr>
                <w:rFonts w:ascii="Verdana" w:hAnsi="Verdana"/>
                <w:i/>
                <w:lang w:val="en-GB"/>
              </w:rPr>
            </w:pPr>
            <w:r w:rsidRPr="00E53941">
              <w:rPr>
                <w:rFonts w:ascii="Verdana" w:hAnsi="Verdana"/>
                <w:i/>
                <w:lang w:val="en-GB"/>
              </w:rPr>
              <w:t>Subtotal PhDs</w:t>
            </w:r>
          </w:p>
        </w:tc>
        <w:tc>
          <w:tcPr>
            <w:tcW w:w="5866" w:type="dxa"/>
            <w:shd w:val="clear" w:color="auto" w:fill="auto"/>
          </w:tcPr>
          <w:p w14:paraId="5895E555" w14:textId="77777777" w:rsidR="00896330" w:rsidRPr="0056332D" w:rsidRDefault="00896330" w:rsidP="00D660C5">
            <w:pPr>
              <w:rPr>
                <w:rFonts w:ascii="Verdana" w:hAnsi="Verdana"/>
                <w:i/>
                <w:u w:val="single"/>
                <w:lang w:val="en-GB"/>
              </w:rPr>
            </w:pPr>
          </w:p>
        </w:tc>
      </w:tr>
      <w:tr w:rsidR="00896330" w:rsidRPr="006B1BD7" w14:paraId="1711174D" w14:textId="77777777" w:rsidTr="00896330">
        <w:tc>
          <w:tcPr>
            <w:tcW w:w="2322" w:type="dxa"/>
            <w:shd w:val="clear" w:color="auto" w:fill="auto"/>
          </w:tcPr>
          <w:p w14:paraId="5314E888" w14:textId="77777777" w:rsidR="00896330" w:rsidRPr="0022417E" w:rsidRDefault="00896330" w:rsidP="00D660C5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Postd</w:t>
            </w:r>
            <w:r w:rsidRPr="0022417E">
              <w:rPr>
                <w:rFonts w:ascii="Verdana" w:hAnsi="Verdana"/>
                <w:b/>
                <w:lang w:val="en-GB"/>
              </w:rPr>
              <w:t>oc</w:t>
            </w:r>
            <w:r>
              <w:rPr>
                <w:rFonts w:ascii="Verdana" w:hAnsi="Verdana"/>
                <w:b/>
                <w:lang w:val="en-GB"/>
              </w:rPr>
              <w:t>s</w:t>
            </w:r>
          </w:p>
        </w:tc>
        <w:tc>
          <w:tcPr>
            <w:tcW w:w="5866" w:type="dxa"/>
            <w:shd w:val="clear" w:color="auto" w:fill="auto"/>
          </w:tcPr>
          <w:p w14:paraId="21BAD1D8" w14:textId="77777777" w:rsidR="00896330" w:rsidRPr="00CE39D5" w:rsidRDefault="00896330" w:rsidP="00D660C5">
            <w:pPr>
              <w:rPr>
                <w:rFonts w:ascii="Verdana" w:hAnsi="Verdana"/>
                <w:b/>
                <w:lang w:val="en-GB"/>
              </w:rPr>
            </w:pPr>
          </w:p>
        </w:tc>
      </w:tr>
      <w:tr w:rsidR="00896330" w:rsidRPr="006B1BD7" w14:paraId="57A38382" w14:textId="77777777" w:rsidTr="00896330">
        <w:tc>
          <w:tcPr>
            <w:tcW w:w="2322" w:type="dxa"/>
            <w:shd w:val="clear" w:color="auto" w:fill="auto"/>
          </w:tcPr>
          <w:p w14:paraId="05B7918F" w14:textId="77777777" w:rsidR="00896330" w:rsidRPr="00E53941" w:rsidRDefault="00896330" w:rsidP="00D660C5">
            <w:pPr>
              <w:rPr>
                <w:rFonts w:ascii="Verdana" w:hAnsi="Verdana"/>
                <w:i/>
                <w:lang w:val="en-GB"/>
              </w:rPr>
            </w:pPr>
            <w:r>
              <w:rPr>
                <w:rFonts w:ascii="Verdana" w:hAnsi="Verdana"/>
                <w:i/>
                <w:lang w:val="en-GB"/>
              </w:rPr>
              <w:t>Subtotal p</w:t>
            </w:r>
            <w:r w:rsidRPr="00E53941">
              <w:rPr>
                <w:rFonts w:ascii="Verdana" w:hAnsi="Verdana"/>
                <w:i/>
                <w:lang w:val="en-GB"/>
              </w:rPr>
              <w:t>ostdocs</w:t>
            </w:r>
          </w:p>
        </w:tc>
        <w:tc>
          <w:tcPr>
            <w:tcW w:w="5866" w:type="dxa"/>
            <w:shd w:val="clear" w:color="auto" w:fill="auto"/>
          </w:tcPr>
          <w:p w14:paraId="3D393B44" w14:textId="77777777" w:rsidR="00896330" w:rsidRPr="0056332D" w:rsidRDefault="00896330" w:rsidP="00D660C5">
            <w:pPr>
              <w:rPr>
                <w:rFonts w:ascii="Verdana" w:hAnsi="Verdana"/>
                <w:i/>
                <w:u w:val="single"/>
                <w:lang w:val="en-GB"/>
              </w:rPr>
            </w:pPr>
          </w:p>
        </w:tc>
      </w:tr>
      <w:tr w:rsidR="00896330" w:rsidRPr="006B1BD7" w14:paraId="1190513F" w14:textId="77777777" w:rsidTr="00896330">
        <w:tc>
          <w:tcPr>
            <w:tcW w:w="2322" w:type="dxa"/>
            <w:shd w:val="clear" w:color="auto" w:fill="auto"/>
          </w:tcPr>
          <w:p w14:paraId="36F8E9F8" w14:textId="77777777" w:rsidR="00896330" w:rsidRPr="0022417E" w:rsidRDefault="00896330" w:rsidP="00D660C5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Master students</w:t>
            </w:r>
          </w:p>
        </w:tc>
        <w:tc>
          <w:tcPr>
            <w:tcW w:w="5866" w:type="dxa"/>
            <w:shd w:val="clear" w:color="auto" w:fill="auto"/>
          </w:tcPr>
          <w:p w14:paraId="63215A41" w14:textId="77777777" w:rsidR="00896330" w:rsidRPr="00CE39D5" w:rsidRDefault="00896330" w:rsidP="00D660C5">
            <w:pPr>
              <w:rPr>
                <w:rFonts w:ascii="Verdana" w:hAnsi="Verdana"/>
                <w:b/>
                <w:lang w:val="en-GB"/>
              </w:rPr>
            </w:pPr>
          </w:p>
        </w:tc>
      </w:tr>
      <w:tr w:rsidR="00896330" w:rsidRPr="006B1BD7" w14:paraId="604453AA" w14:textId="77777777" w:rsidTr="00896330">
        <w:tc>
          <w:tcPr>
            <w:tcW w:w="2322" w:type="dxa"/>
            <w:shd w:val="clear" w:color="auto" w:fill="auto"/>
          </w:tcPr>
          <w:p w14:paraId="6889AB5C" w14:textId="77777777" w:rsidR="00896330" w:rsidRPr="00E53941" w:rsidRDefault="00896330" w:rsidP="00D660C5">
            <w:pPr>
              <w:rPr>
                <w:rFonts w:ascii="Verdana" w:hAnsi="Verdana"/>
                <w:i/>
                <w:lang w:val="en-GB"/>
              </w:rPr>
            </w:pPr>
            <w:r w:rsidRPr="00E53941">
              <w:rPr>
                <w:rFonts w:ascii="Verdana" w:hAnsi="Verdana"/>
                <w:i/>
                <w:lang w:val="en-GB"/>
              </w:rPr>
              <w:t xml:space="preserve">Subtotal </w:t>
            </w:r>
            <w:r>
              <w:rPr>
                <w:rFonts w:ascii="Verdana" w:hAnsi="Verdana"/>
                <w:i/>
                <w:lang w:val="en-GB"/>
              </w:rPr>
              <w:t>m</w:t>
            </w:r>
            <w:r w:rsidRPr="00E53941">
              <w:rPr>
                <w:rFonts w:ascii="Verdana" w:hAnsi="Verdana"/>
                <w:i/>
                <w:lang w:val="en-GB"/>
              </w:rPr>
              <w:t>aster students</w:t>
            </w:r>
          </w:p>
        </w:tc>
        <w:tc>
          <w:tcPr>
            <w:tcW w:w="5866" w:type="dxa"/>
            <w:shd w:val="clear" w:color="auto" w:fill="auto"/>
          </w:tcPr>
          <w:p w14:paraId="7E8570C6" w14:textId="77777777" w:rsidR="00896330" w:rsidRPr="0056332D" w:rsidRDefault="00896330" w:rsidP="00D660C5">
            <w:pPr>
              <w:rPr>
                <w:rFonts w:ascii="Verdana" w:hAnsi="Verdana"/>
                <w:i/>
                <w:u w:val="single"/>
                <w:lang w:val="en-GB"/>
              </w:rPr>
            </w:pPr>
          </w:p>
        </w:tc>
      </w:tr>
      <w:tr w:rsidR="00896330" w:rsidRPr="006B1BD7" w14:paraId="7C46B00D" w14:textId="77777777" w:rsidTr="00896330">
        <w:tc>
          <w:tcPr>
            <w:tcW w:w="2322" w:type="dxa"/>
            <w:shd w:val="clear" w:color="auto" w:fill="auto"/>
          </w:tcPr>
          <w:p w14:paraId="384A84A3" w14:textId="77777777" w:rsidR="00896330" w:rsidRPr="00E53941" w:rsidRDefault="00896330" w:rsidP="00D660C5">
            <w:pPr>
              <w:rPr>
                <w:rFonts w:ascii="Verdana" w:hAnsi="Verdana"/>
                <w:b/>
                <w:lang w:val="en-GB"/>
              </w:rPr>
            </w:pPr>
            <w:r w:rsidRPr="00E53941">
              <w:rPr>
                <w:rFonts w:ascii="Verdana" w:hAnsi="Verdana"/>
                <w:b/>
                <w:lang w:val="en-GB"/>
              </w:rPr>
              <w:t>Other</w:t>
            </w:r>
          </w:p>
        </w:tc>
        <w:tc>
          <w:tcPr>
            <w:tcW w:w="5866" w:type="dxa"/>
            <w:shd w:val="clear" w:color="auto" w:fill="auto"/>
          </w:tcPr>
          <w:p w14:paraId="117623C3" w14:textId="77777777" w:rsidR="00896330" w:rsidRPr="0056332D" w:rsidRDefault="00896330" w:rsidP="00D660C5">
            <w:pPr>
              <w:rPr>
                <w:rFonts w:ascii="Verdana" w:hAnsi="Verdana"/>
                <w:i/>
                <w:u w:val="single"/>
                <w:lang w:val="en-GB"/>
              </w:rPr>
            </w:pPr>
          </w:p>
        </w:tc>
      </w:tr>
      <w:tr w:rsidR="00896330" w:rsidRPr="006B1BD7" w14:paraId="70A71116" w14:textId="77777777" w:rsidTr="00896330">
        <w:tc>
          <w:tcPr>
            <w:tcW w:w="2322" w:type="dxa"/>
            <w:shd w:val="clear" w:color="auto" w:fill="auto"/>
          </w:tcPr>
          <w:p w14:paraId="3EDCD61D" w14:textId="77777777" w:rsidR="00896330" w:rsidRPr="005B2B64" w:rsidRDefault="00896330" w:rsidP="00D660C5">
            <w:pPr>
              <w:rPr>
                <w:rFonts w:ascii="Verdana" w:hAnsi="Verdana"/>
                <w:i/>
                <w:lang w:val="en-GB"/>
              </w:rPr>
            </w:pPr>
            <w:r>
              <w:rPr>
                <w:rFonts w:ascii="Verdana" w:hAnsi="Verdana"/>
                <w:i/>
                <w:lang w:val="en-GB"/>
              </w:rPr>
              <w:t>Subtotal other</w:t>
            </w:r>
          </w:p>
        </w:tc>
        <w:tc>
          <w:tcPr>
            <w:tcW w:w="5866" w:type="dxa"/>
            <w:shd w:val="clear" w:color="auto" w:fill="auto"/>
          </w:tcPr>
          <w:p w14:paraId="13243F8F" w14:textId="77777777" w:rsidR="00896330" w:rsidRPr="0056332D" w:rsidRDefault="00896330" w:rsidP="00D660C5">
            <w:pPr>
              <w:rPr>
                <w:rFonts w:ascii="Verdana" w:hAnsi="Verdana"/>
                <w:i/>
                <w:u w:val="single"/>
                <w:lang w:val="en-GB"/>
              </w:rPr>
            </w:pPr>
          </w:p>
        </w:tc>
      </w:tr>
    </w:tbl>
    <w:p w14:paraId="3D2BDB39" w14:textId="77777777" w:rsidR="00D9524F" w:rsidRPr="00E70BD0" w:rsidRDefault="00D9524F" w:rsidP="00E70BD0">
      <w:pPr>
        <w:rPr>
          <w:lang w:val="en-GB"/>
        </w:rPr>
      </w:pPr>
    </w:p>
    <w:p w14:paraId="25B001C0" w14:textId="77777777" w:rsidR="00D9524F" w:rsidRDefault="00D9524F">
      <w:pPr>
        <w:pStyle w:val="Kop1"/>
        <w:rPr>
          <w:rFonts w:ascii="Verdana" w:hAnsi="Verdana"/>
        </w:rPr>
      </w:pPr>
    </w:p>
    <w:p w14:paraId="6A651D60" w14:textId="4E35D6D0" w:rsidR="0072432C" w:rsidRPr="00202BE1" w:rsidRDefault="0072432C">
      <w:pPr>
        <w:pStyle w:val="Kop1"/>
        <w:rPr>
          <w:rFonts w:ascii="Verdana" w:hAnsi="Verdana"/>
        </w:rPr>
      </w:pPr>
      <w:r w:rsidRPr="00814274">
        <w:rPr>
          <w:rFonts w:ascii="Verdana" w:hAnsi="Verdana"/>
        </w:rPr>
        <w:t>4</w:t>
      </w:r>
      <w:r w:rsidR="00D9524F">
        <w:rPr>
          <w:rFonts w:ascii="Verdana" w:hAnsi="Verdana"/>
        </w:rPr>
        <w:t>f</w:t>
      </w:r>
      <w:r w:rsidRPr="00814274">
        <w:rPr>
          <w:rFonts w:ascii="Verdana" w:hAnsi="Verdana"/>
        </w:rPr>
        <w:t>. Brief summary of research over</w:t>
      </w:r>
      <w:r w:rsidR="00900F3D" w:rsidRPr="00814274">
        <w:rPr>
          <w:rFonts w:ascii="Verdana" w:hAnsi="Verdana"/>
        </w:rPr>
        <w:t xml:space="preserve"> the</w:t>
      </w:r>
      <w:r w:rsidRPr="00814274">
        <w:rPr>
          <w:rFonts w:ascii="Verdana" w:hAnsi="Verdana"/>
        </w:rPr>
        <w:t xml:space="preserve"> last five years </w:t>
      </w:r>
    </w:p>
    <w:p w14:paraId="4424E6E8" w14:textId="77777777" w:rsidR="0072432C" w:rsidRPr="00202BE1" w:rsidRDefault="0072432C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(</w:t>
      </w:r>
      <w:r w:rsidR="00BA156A" w:rsidRPr="00202BE1">
        <w:rPr>
          <w:rFonts w:ascii="Verdana" w:hAnsi="Verdana"/>
          <w:lang w:val="en-GB"/>
        </w:rPr>
        <w:t>Max.</w:t>
      </w:r>
      <w:r w:rsidR="006D287D" w:rsidRPr="00202BE1">
        <w:rPr>
          <w:rFonts w:ascii="Verdana" w:hAnsi="Verdana"/>
          <w:lang w:val="en-GB"/>
        </w:rPr>
        <w:t xml:space="preserve"> </w:t>
      </w:r>
      <w:r w:rsidR="00835FFD" w:rsidRPr="00202BE1">
        <w:rPr>
          <w:rFonts w:ascii="Verdana" w:hAnsi="Verdana"/>
          <w:lang w:val="en-GB"/>
        </w:rPr>
        <w:t>2</w:t>
      </w:r>
      <w:r w:rsidRPr="00202BE1">
        <w:rPr>
          <w:rFonts w:ascii="Verdana" w:hAnsi="Verdana"/>
          <w:lang w:val="en-GB"/>
        </w:rPr>
        <w:t>50 words)</w:t>
      </w:r>
    </w:p>
    <w:p w14:paraId="56BB35DC" w14:textId="77777777" w:rsidR="0072432C" w:rsidRPr="00202BE1" w:rsidRDefault="0072432C">
      <w:pPr>
        <w:rPr>
          <w:rFonts w:ascii="Verdana" w:hAnsi="Verdana"/>
          <w:lang w:val="en-GB"/>
        </w:rPr>
      </w:pPr>
    </w:p>
    <w:p w14:paraId="670E221E" w14:textId="027ED996" w:rsidR="0072432C" w:rsidRPr="00202BE1" w:rsidRDefault="0072432C">
      <w:pPr>
        <w:pStyle w:val="Kop1"/>
        <w:rPr>
          <w:rFonts w:ascii="Verdana" w:hAnsi="Verdana"/>
          <w:b w:val="0"/>
        </w:rPr>
      </w:pPr>
      <w:r w:rsidRPr="00814274">
        <w:rPr>
          <w:rFonts w:ascii="Verdana" w:hAnsi="Verdana"/>
        </w:rPr>
        <w:t>4</w:t>
      </w:r>
      <w:r w:rsidR="00D9524F">
        <w:rPr>
          <w:rFonts w:ascii="Verdana" w:hAnsi="Verdana"/>
        </w:rPr>
        <w:t>g</w:t>
      </w:r>
      <w:r w:rsidRPr="00814274">
        <w:rPr>
          <w:rFonts w:ascii="Verdana" w:hAnsi="Verdana"/>
        </w:rPr>
        <w:t>. International activities</w:t>
      </w:r>
      <w:r w:rsidR="00FB0C77" w:rsidRPr="00814274">
        <w:rPr>
          <w:rFonts w:ascii="Verdana" w:hAnsi="Verdana"/>
        </w:rPr>
        <w:t xml:space="preserve"> </w:t>
      </w:r>
      <w:r w:rsidR="00FB0C77" w:rsidRPr="00814274">
        <w:rPr>
          <w:rFonts w:ascii="Verdana" w:hAnsi="Verdana"/>
          <w:b w:val="0"/>
        </w:rPr>
        <w:t>(see Notes)</w:t>
      </w:r>
    </w:p>
    <w:p w14:paraId="243FDA00" w14:textId="77777777" w:rsidR="0072432C" w:rsidRPr="00202BE1" w:rsidRDefault="0072432C">
      <w:pPr>
        <w:rPr>
          <w:rFonts w:ascii="Verdana" w:hAnsi="Verdana"/>
          <w:lang w:val="en-GB"/>
        </w:rPr>
      </w:pPr>
    </w:p>
    <w:p w14:paraId="409B0A91" w14:textId="576DF1CF" w:rsidR="0072432C" w:rsidRPr="00202BE1" w:rsidRDefault="0072432C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>4</w:t>
      </w:r>
      <w:r w:rsidR="00D9524F">
        <w:rPr>
          <w:rFonts w:ascii="Verdana" w:hAnsi="Verdana"/>
          <w:b/>
          <w:lang w:val="en-GB"/>
        </w:rPr>
        <w:t>h</w:t>
      </w:r>
      <w:r w:rsidRPr="00202BE1">
        <w:rPr>
          <w:rFonts w:ascii="Verdana" w:hAnsi="Verdana"/>
          <w:b/>
          <w:lang w:val="en-GB"/>
        </w:rPr>
        <w:t>. Other academic activities</w:t>
      </w:r>
      <w:r w:rsidR="00FB0C77" w:rsidRPr="00202BE1">
        <w:rPr>
          <w:rFonts w:ascii="Verdana" w:hAnsi="Verdana"/>
          <w:b/>
          <w:lang w:val="en-GB"/>
        </w:rPr>
        <w:t xml:space="preserve"> </w:t>
      </w:r>
      <w:r w:rsidR="00FB0C77" w:rsidRPr="00202BE1">
        <w:rPr>
          <w:rFonts w:ascii="Verdana" w:hAnsi="Verdana"/>
          <w:lang w:val="en-GB"/>
        </w:rPr>
        <w:t>(see Notes)</w:t>
      </w:r>
    </w:p>
    <w:p w14:paraId="16F12AFB" w14:textId="77777777" w:rsidR="0072432C" w:rsidRPr="00202BE1" w:rsidRDefault="0072432C">
      <w:pPr>
        <w:widowControl/>
        <w:rPr>
          <w:rFonts w:ascii="Verdana" w:hAnsi="Verdana"/>
          <w:lang w:val="en-GB"/>
        </w:rPr>
      </w:pPr>
    </w:p>
    <w:p w14:paraId="3D0A8B8B" w14:textId="2FE27363" w:rsidR="0072432C" w:rsidRPr="00202BE1" w:rsidRDefault="0072432C">
      <w:pPr>
        <w:widowControl/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4</w:t>
      </w:r>
      <w:r w:rsidR="00D9524F">
        <w:rPr>
          <w:rFonts w:ascii="Verdana" w:hAnsi="Verdana"/>
          <w:b/>
          <w:lang w:val="en-GB"/>
        </w:rPr>
        <w:t>i</w:t>
      </w:r>
      <w:r w:rsidR="00EB1E41" w:rsidRPr="00202BE1">
        <w:rPr>
          <w:rFonts w:ascii="Verdana" w:hAnsi="Verdana"/>
          <w:b/>
          <w:lang w:val="en-GB"/>
        </w:rPr>
        <w:t xml:space="preserve">. Scholarships, grants </w:t>
      </w:r>
      <w:r w:rsidRPr="00202BE1">
        <w:rPr>
          <w:rFonts w:ascii="Verdana" w:hAnsi="Verdana"/>
          <w:b/>
          <w:lang w:val="en-GB"/>
        </w:rPr>
        <w:t>and prizes</w:t>
      </w:r>
    </w:p>
    <w:p w14:paraId="58981B5A" w14:textId="46367423" w:rsidR="0072432C" w:rsidRPr="00202BE1" w:rsidRDefault="006124BF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 xml:space="preserve">Please list any research scholarships/grants for which you have successfully applied or prizes </w:t>
      </w:r>
      <w:r w:rsidR="000F5A17" w:rsidRPr="00202BE1">
        <w:rPr>
          <w:rFonts w:ascii="Verdana" w:hAnsi="Verdana"/>
          <w:lang w:val="en-GB"/>
        </w:rPr>
        <w:t xml:space="preserve">that </w:t>
      </w:r>
      <w:r w:rsidRPr="00202BE1">
        <w:rPr>
          <w:rFonts w:ascii="Verdana" w:hAnsi="Verdana"/>
          <w:lang w:val="en-GB"/>
        </w:rPr>
        <w:t>you have won and indicate the amount of money involved.</w:t>
      </w:r>
    </w:p>
    <w:p w14:paraId="5E5E2CF3" w14:textId="77777777" w:rsidR="00D223C9" w:rsidRPr="00202BE1" w:rsidRDefault="00D223C9" w:rsidP="00D223C9">
      <w:pPr>
        <w:rPr>
          <w:rFonts w:ascii="Verdana" w:hAnsi="Verdana"/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D223C9" w:rsidRPr="00202BE1" w14:paraId="29BF3093" w14:textId="77777777" w:rsidTr="00C76C8F">
        <w:tc>
          <w:tcPr>
            <w:tcW w:w="3096" w:type="dxa"/>
            <w:shd w:val="clear" w:color="auto" w:fill="auto"/>
          </w:tcPr>
          <w:p w14:paraId="5DEF5DA3" w14:textId="2BAB395B" w:rsidR="00D223C9" w:rsidRPr="00202BE1" w:rsidRDefault="00E672BB" w:rsidP="00E672BB">
            <w:pPr>
              <w:rPr>
                <w:rFonts w:ascii="Verdana" w:hAnsi="Verdana"/>
                <w:b/>
                <w:lang w:val="en-GB"/>
              </w:rPr>
            </w:pPr>
            <w:r w:rsidRPr="00202BE1">
              <w:rPr>
                <w:rFonts w:ascii="Verdana" w:hAnsi="Verdana"/>
                <w:b/>
                <w:lang w:val="en-GB"/>
              </w:rPr>
              <w:t>Scholarship/Grant/ Prize</w:t>
            </w:r>
          </w:p>
          <w:p w14:paraId="42E81D9E" w14:textId="4D1B3229" w:rsidR="00E672BB" w:rsidRPr="00202BE1" w:rsidRDefault="00896330" w:rsidP="000C3F07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 xml:space="preserve">formal </w:t>
            </w:r>
            <w:r w:rsidR="000C3F07">
              <w:rPr>
                <w:rFonts w:ascii="Verdana" w:hAnsi="Verdana"/>
                <w:b/>
                <w:lang w:val="en-GB"/>
              </w:rPr>
              <w:t>A</w:t>
            </w:r>
            <w:r w:rsidR="005D3822">
              <w:rPr>
                <w:rFonts w:ascii="Verdana" w:hAnsi="Verdana"/>
                <w:b/>
                <w:lang w:val="en-GB"/>
              </w:rPr>
              <w:t>pplicant</w:t>
            </w:r>
          </w:p>
        </w:tc>
        <w:tc>
          <w:tcPr>
            <w:tcW w:w="3096" w:type="dxa"/>
            <w:shd w:val="clear" w:color="auto" w:fill="auto"/>
          </w:tcPr>
          <w:p w14:paraId="5DC50359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  <w:r w:rsidRPr="00202BE1">
              <w:rPr>
                <w:rFonts w:ascii="Verdana" w:hAnsi="Verdana"/>
                <w:b/>
                <w:lang w:val="en-GB"/>
              </w:rPr>
              <w:t>Amount</w:t>
            </w:r>
          </w:p>
        </w:tc>
        <w:tc>
          <w:tcPr>
            <w:tcW w:w="3096" w:type="dxa"/>
            <w:shd w:val="clear" w:color="auto" w:fill="auto"/>
          </w:tcPr>
          <w:p w14:paraId="6A1E5C13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  <w:r w:rsidRPr="00202BE1">
              <w:rPr>
                <w:rFonts w:ascii="Verdana" w:hAnsi="Verdana"/>
                <w:b/>
                <w:lang w:val="en-GB"/>
              </w:rPr>
              <w:t>Year of award</w:t>
            </w:r>
          </w:p>
        </w:tc>
      </w:tr>
      <w:tr w:rsidR="00D223C9" w:rsidRPr="00202BE1" w14:paraId="4B0313A3" w14:textId="77777777" w:rsidTr="00C76C8F">
        <w:tc>
          <w:tcPr>
            <w:tcW w:w="3096" w:type="dxa"/>
            <w:shd w:val="clear" w:color="auto" w:fill="auto"/>
          </w:tcPr>
          <w:p w14:paraId="26B751EB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61CE6808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4679D592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</w:tr>
      <w:tr w:rsidR="00D223C9" w:rsidRPr="00202BE1" w14:paraId="49990DCD" w14:textId="77777777" w:rsidTr="00C76C8F">
        <w:tc>
          <w:tcPr>
            <w:tcW w:w="3096" w:type="dxa"/>
            <w:shd w:val="clear" w:color="auto" w:fill="auto"/>
          </w:tcPr>
          <w:p w14:paraId="501526A3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56780D8F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56AD18B0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</w:tr>
      <w:tr w:rsidR="00D223C9" w:rsidRPr="00202BE1" w14:paraId="32D3672B" w14:textId="77777777" w:rsidTr="00C76C8F">
        <w:tc>
          <w:tcPr>
            <w:tcW w:w="3096" w:type="dxa"/>
            <w:shd w:val="clear" w:color="auto" w:fill="auto"/>
          </w:tcPr>
          <w:p w14:paraId="0FB3409A" w14:textId="77777777" w:rsidR="00D223C9" w:rsidRPr="00202BE1" w:rsidRDefault="00D223C9" w:rsidP="00D223C9">
            <w:pPr>
              <w:rPr>
                <w:rFonts w:ascii="Verdana" w:hAnsi="Verdana"/>
                <w:i/>
                <w:u w:val="single"/>
                <w:lang w:val="en-GB"/>
              </w:rPr>
            </w:pPr>
            <w:r w:rsidRPr="00202BE1">
              <w:rPr>
                <w:rFonts w:ascii="Verdana" w:hAnsi="Verdana"/>
                <w:i/>
                <w:u w:val="single"/>
                <w:lang w:val="en-GB"/>
              </w:rPr>
              <w:t>Subtotal</w:t>
            </w:r>
          </w:p>
        </w:tc>
        <w:tc>
          <w:tcPr>
            <w:tcW w:w="3096" w:type="dxa"/>
            <w:shd w:val="clear" w:color="auto" w:fill="auto"/>
          </w:tcPr>
          <w:p w14:paraId="6AC2003A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2F8F9853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</w:tr>
      <w:tr w:rsidR="00D223C9" w:rsidRPr="000C3F07" w14:paraId="022452D7" w14:textId="77777777" w:rsidTr="00C76C8F">
        <w:tc>
          <w:tcPr>
            <w:tcW w:w="3096" w:type="dxa"/>
            <w:shd w:val="clear" w:color="auto" w:fill="auto"/>
          </w:tcPr>
          <w:p w14:paraId="7329AD3E" w14:textId="6D1601BE" w:rsidR="00D223C9" w:rsidRPr="00202BE1" w:rsidRDefault="00E672BB">
            <w:pPr>
              <w:rPr>
                <w:rFonts w:ascii="Verdana" w:hAnsi="Verdana"/>
                <w:b/>
                <w:lang w:val="en-GB"/>
              </w:rPr>
            </w:pPr>
            <w:r w:rsidRPr="00202BE1">
              <w:rPr>
                <w:rFonts w:ascii="Verdana" w:hAnsi="Verdana"/>
                <w:b/>
                <w:lang w:val="en-GB"/>
              </w:rPr>
              <w:t>Scholarship/Grant/Prize</w:t>
            </w:r>
            <w:r w:rsidR="00D223C9" w:rsidRPr="00202BE1">
              <w:rPr>
                <w:rFonts w:ascii="Verdana" w:hAnsi="Verdana"/>
                <w:b/>
                <w:lang w:val="en-GB"/>
              </w:rPr>
              <w:t xml:space="preserve"> </w:t>
            </w:r>
            <w:r w:rsidR="00896330">
              <w:rPr>
                <w:rFonts w:ascii="Verdana" w:hAnsi="Verdana"/>
                <w:b/>
                <w:lang w:val="en-GB"/>
              </w:rPr>
              <w:t xml:space="preserve">formal </w:t>
            </w:r>
            <w:r w:rsidR="00D223C9" w:rsidRPr="00202BE1">
              <w:rPr>
                <w:rFonts w:ascii="Verdana" w:hAnsi="Verdana"/>
                <w:b/>
                <w:lang w:val="en-GB"/>
              </w:rPr>
              <w:t>Co-</w:t>
            </w:r>
            <w:r w:rsidR="005D3822">
              <w:rPr>
                <w:rFonts w:ascii="Verdana" w:hAnsi="Verdana"/>
                <w:b/>
                <w:lang w:val="en-GB"/>
              </w:rPr>
              <w:t>applicant</w:t>
            </w:r>
          </w:p>
        </w:tc>
        <w:tc>
          <w:tcPr>
            <w:tcW w:w="3096" w:type="dxa"/>
            <w:shd w:val="clear" w:color="auto" w:fill="auto"/>
          </w:tcPr>
          <w:p w14:paraId="20E80E73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017F0D0D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</w:tr>
      <w:tr w:rsidR="00D223C9" w:rsidRPr="000C3F07" w14:paraId="2050324F" w14:textId="77777777" w:rsidTr="00C76C8F">
        <w:tc>
          <w:tcPr>
            <w:tcW w:w="3096" w:type="dxa"/>
            <w:shd w:val="clear" w:color="auto" w:fill="auto"/>
          </w:tcPr>
          <w:p w14:paraId="468AAE8A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5156BE75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07D56354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</w:tr>
      <w:tr w:rsidR="00D223C9" w:rsidRPr="00202BE1" w14:paraId="279AABBE" w14:textId="77777777" w:rsidTr="00C76C8F">
        <w:tc>
          <w:tcPr>
            <w:tcW w:w="3096" w:type="dxa"/>
            <w:shd w:val="clear" w:color="auto" w:fill="auto"/>
          </w:tcPr>
          <w:p w14:paraId="3FA6BB4B" w14:textId="77777777" w:rsidR="00D223C9" w:rsidRPr="00202BE1" w:rsidRDefault="00D223C9" w:rsidP="00D223C9">
            <w:pPr>
              <w:rPr>
                <w:rFonts w:ascii="Verdana" w:hAnsi="Verdana"/>
                <w:i/>
                <w:u w:val="single"/>
                <w:lang w:val="en-GB"/>
              </w:rPr>
            </w:pPr>
            <w:r w:rsidRPr="00202BE1">
              <w:rPr>
                <w:rFonts w:ascii="Verdana" w:hAnsi="Verdana"/>
                <w:i/>
                <w:u w:val="single"/>
                <w:lang w:val="en-GB"/>
              </w:rPr>
              <w:t>Subtotal</w:t>
            </w:r>
          </w:p>
        </w:tc>
        <w:tc>
          <w:tcPr>
            <w:tcW w:w="3096" w:type="dxa"/>
            <w:shd w:val="clear" w:color="auto" w:fill="auto"/>
          </w:tcPr>
          <w:p w14:paraId="7A6C07BB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3096" w:type="dxa"/>
            <w:shd w:val="clear" w:color="auto" w:fill="auto"/>
          </w:tcPr>
          <w:p w14:paraId="1D7188D2" w14:textId="77777777" w:rsidR="00D223C9" w:rsidRPr="00202BE1" w:rsidRDefault="00D223C9" w:rsidP="00D223C9">
            <w:pPr>
              <w:rPr>
                <w:rFonts w:ascii="Verdana" w:hAnsi="Verdana"/>
                <w:b/>
                <w:lang w:val="en-GB"/>
              </w:rPr>
            </w:pPr>
          </w:p>
        </w:tc>
      </w:tr>
    </w:tbl>
    <w:p w14:paraId="73BB6E7D" w14:textId="77777777" w:rsidR="00D223C9" w:rsidRPr="00202BE1" w:rsidRDefault="00D223C9" w:rsidP="00D223C9">
      <w:pPr>
        <w:rPr>
          <w:rFonts w:ascii="Verdana" w:hAnsi="Verdana"/>
          <w:b/>
          <w:lang w:val="en-GB"/>
        </w:rPr>
      </w:pPr>
    </w:p>
    <w:p w14:paraId="788AA2C6" w14:textId="77777777" w:rsidR="00D223C9" w:rsidRPr="00202BE1" w:rsidRDefault="00D223C9" w:rsidP="00D223C9">
      <w:pPr>
        <w:rPr>
          <w:rFonts w:ascii="Verdana" w:hAnsi="Verdana"/>
          <w:b/>
          <w:lang w:val="en-GB"/>
        </w:rPr>
      </w:pPr>
    </w:p>
    <w:p w14:paraId="79937F63" w14:textId="77777777" w:rsidR="00EB1E41" w:rsidRPr="00814274" w:rsidRDefault="00E672BB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B1E41" w:rsidRPr="00202BE1" w14:paraId="2D4F9D5B" w14:textId="77777777" w:rsidTr="009B1C6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60" w:color="auto" w:fill="auto"/>
          </w:tcPr>
          <w:p w14:paraId="2A8AE3BD" w14:textId="15BC312A" w:rsidR="00EB1E41" w:rsidRPr="00202BE1" w:rsidRDefault="00EB1E41" w:rsidP="00212985">
            <w:pPr>
              <w:rPr>
                <w:rFonts w:ascii="Verdana" w:hAnsi="Verdana"/>
                <w:b/>
                <w:color w:val="FFFFFF"/>
                <w:lang w:val="en-GB"/>
              </w:rPr>
            </w:pPr>
            <w:r w:rsidRPr="00202BE1">
              <w:rPr>
                <w:rFonts w:ascii="Verdana" w:hAnsi="Verdana"/>
                <w:b/>
                <w:lang w:val="en-GB"/>
              </w:rPr>
              <w:br w:type="page"/>
            </w:r>
            <w:r w:rsidR="00212985">
              <w:rPr>
                <w:rFonts w:ascii="Verdana" w:hAnsi="Verdana"/>
                <w:b/>
                <w:color w:val="FFFFFF"/>
                <w:lang w:val="en-GB"/>
              </w:rPr>
              <w:t>Output</w:t>
            </w:r>
          </w:p>
        </w:tc>
      </w:tr>
    </w:tbl>
    <w:p w14:paraId="625481C6" w14:textId="77777777" w:rsidR="00EB1E41" w:rsidRPr="00202BE1" w:rsidRDefault="00EB1E41" w:rsidP="00EB1E41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 xml:space="preserve"> </w:t>
      </w:r>
    </w:p>
    <w:p w14:paraId="29711E65" w14:textId="77777777" w:rsidR="005D3822" w:rsidRDefault="005D3822" w:rsidP="005D3822">
      <w:pPr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>5a. Output indicators</w:t>
      </w:r>
    </w:p>
    <w:p w14:paraId="02FFB8AE" w14:textId="73A7D4BE" w:rsidR="005D3822" w:rsidRDefault="005D3822" w:rsidP="005D3822">
      <w:pPr>
        <w:rPr>
          <w:rFonts w:ascii="Verdana" w:hAnsi="Verdana"/>
          <w:b/>
          <w:lang w:val="en-GB"/>
        </w:rPr>
      </w:pPr>
      <w:r w:rsidRPr="003961F5">
        <w:rPr>
          <w:rFonts w:ascii="Verdana" w:hAnsi="Verdana"/>
          <w:lang w:val="en-GB"/>
        </w:rPr>
        <w:t>Please identify the most important output indicators</w:t>
      </w:r>
      <w:r>
        <w:rPr>
          <w:rFonts w:ascii="Verdana" w:hAnsi="Verdana"/>
          <w:lang w:val="en-GB"/>
        </w:rPr>
        <w:t xml:space="preserve"> in your field.</w:t>
      </w:r>
    </w:p>
    <w:p w14:paraId="275CAD4D" w14:textId="77777777" w:rsidR="005D3822" w:rsidRDefault="005D3822" w:rsidP="00D63F3F">
      <w:pPr>
        <w:rPr>
          <w:rFonts w:ascii="Verdana" w:hAnsi="Verdana"/>
          <w:b/>
          <w:lang w:val="en-GB"/>
        </w:rPr>
      </w:pPr>
    </w:p>
    <w:p w14:paraId="0B922170" w14:textId="77777777" w:rsidR="005D3822" w:rsidRDefault="005D3822" w:rsidP="005D3822">
      <w:pPr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>5b</w:t>
      </w:r>
      <w:r w:rsidR="00D63F3F" w:rsidRPr="00202BE1">
        <w:rPr>
          <w:rFonts w:ascii="Verdana" w:hAnsi="Verdana"/>
          <w:b/>
          <w:lang w:val="en-GB"/>
        </w:rPr>
        <w:t xml:space="preserve">. </w:t>
      </w:r>
      <w:r>
        <w:rPr>
          <w:rFonts w:ascii="Verdana" w:hAnsi="Verdana"/>
          <w:b/>
          <w:lang w:val="en-GB"/>
        </w:rPr>
        <w:t>Output</w:t>
      </w:r>
    </w:p>
    <w:p w14:paraId="001970DA" w14:textId="42F21819" w:rsidR="005D3822" w:rsidRPr="003961F5" w:rsidRDefault="005D3822" w:rsidP="005D3822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 xml:space="preserve">Please number your </w:t>
      </w:r>
      <w:r>
        <w:rPr>
          <w:rFonts w:ascii="Verdana" w:hAnsi="Verdana"/>
          <w:lang w:val="en-GB"/>
        </w:rPr>
        <w:t>items</w:t>
      </w:r>
      <w:r w:rsidRPr="00202BE1">
        <w:rPr>
          <w:rFonts w:ascii="Verdana" w:hAnsi="Verdana"/>
          <w:lang w:val="en-GB"/>
        </w:rPr>
        <w:t xml:space="preserve"> consecutively and also indicate the total number per category. </w:t>
      </w:r>
      <w:r>
        <w:rPr>
          <w:rFonts w:ascii="Verdana" w:hAnsi="Verdana"/>
          <w:lang w:val="en-GB"/>
        </w:rPr>
        <w:t>For publications: o</w:t>
      </w:r>
      <w:r w:rsidRPr="00202BE1">
        <w:rPr>
          <w:rFonts w:ascii="Verdana" w:hAnsi="Verdana"/>
          <w:lang w:val="en-GB"/>
        </w:rPr>
        <w:t>nly mention those publications that have been published or have been accepted for publication starting with the most recent publication</w:t>
      </w:r>
      <w:r w:rsidR="00320DB8">
        <w:rPr>
          <w:rFonts w:ascii="Verdana" w:hAnsi="Verdana"/>
          <w:lang w:val="en-GB"/>
        </w:rPr>
        <w:t xml:space="preserve">, do </w:t>
      </w:r>
      <w:r w:rsidR="00320DB8" w:rsidRPr="00320DB8">
        <w:rPr>
          <w:rFonts w:ascii="Verdana" w:hAnsi="Verdana"/>
          <w:b/>
          <w:lang w:val="en-GB"/>
        </w:rPr>
        <w:t>not</w:t>
      </w:r>
      <w:r w:rsidR="00320DB8">
        <w:rPr>
          <w:rFonts w:ascii="Verdana" w:hAnsi="Verdana"/>
          <w:lang w:val="en-GB"/>
        </w:rPr>
        <w:t xml:space="preserve"> list any forthcoming publications</w:t>
      </w:r>
      <w:r w:rsidRPr="00202BE1">
        <w:rPr>
          <w:rFonts w:ascii="Verdana" w:hAnsi="Verdana"/>
          <w:lang w:val="en-GB"/>
        </w:rPr>
        <w:t>. Please mark key publications that are directly relevant to the proposed research with an S (the S stands for significant).</w:t>
      </w:r>
    </w:p>
    <w:p w14:paraId="399C4DF1" w14:textId="77777777" w:rsidR="00D63F3F" w:rsidRPr="00202BE1" w:rsidRDefault="00D63F3F" w:rsidP="00D63F3F">
      <w:pPr>
        <w:rPr>
          <w:rFonts w:ascii="Verdana" w:hAnsi="Verdana"/>
          <w:lang w:val="en-GB"/>
        </w:rPr>
      </w:pPr>
    </w:p>
    <w:p w14:paraId="3C66E42D" w14:textId="1E953279" w:rsidR="00D63F3F" w:rsidRPr="00202BE1" w:rsidRDefault="00707BCC" w:rsidP="00D63F3F">
      <w:pPr>
        <w:numPr>
          <w:ilvl w:val="0"/>
          <w:numId w:val="5"/>
        </w:numPr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>R</w:t>
      </w:r>
      <w:r w:rsidR="00D63F3F" w:rsidRPr="00202BE1">
        <w:rPr>
          <w:rFonts w:ascii="Verdana" w:hAnsi="Verdana"/>
          <w:b/>
          <w:lang w:val="en-GB"/>
        </w:rPr>
        <w:t xml:space="preserve">efereed </w:t>
      </w:r>
      <w:r w:rsidR="000F5A17" w:rsidRPr="00202BE1">
        <w:rPr>
          <w:rFonts w:ascii="Verdana" w:hAnsi="Verdana"/>
          <w:b/>
          <w:lang w:val="en-GB"/>
        </w:rPr>
        <w:t>a</w:t>
      </w:r>
      <w:r w:rsidRPr="00202BE1">
        <w:rPr>
          <w:rFonts w:ascii="Verdana" w:hAnsi="Verdana"/>
          <w:b/>
          <w:lang w:val="en-GB"/>
        </w:rPr>
        <w:t>rticles</w:t>
      </w:r>
    </w:p>
    <w:p w14:paraId="524C7314" w14:textId="77777777" w:rsidR="00D63F3F" w:rsidRPr="00202BE1" w:rsidRDefault="00D63F3F" w:rsidP="00D63F3F">
      <w:pPr>
        <w:ind w:left="720"/>
        <w:rPr>
          <w:rFonts w:ascii="Verdana" w:hAnsi="Verdana"/>
          <w:b/>
          <w:lang w:val="en-GB"/>
        </w:rPr>
      </w:pPr>
    </w:p>
    <w:p w14:paraId="59E7B336" w14:textId="5CBE0799" w:rsidR="00D63F3F" w:rsidRPr="00202BE1" w:rsidRDefault="00707BCC" w:rsidP="00D63F3F">
      <w:pPr>
        <w:numPr>
          <w:ilvl w:val="0"/>
          <w:numId w:val="5"/>
        </w:numPr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Non-refereed</w:t>
      </w:r>
      <w:r w:rsidR="00D63F3F" w:rsidRPr="00202BE1">
        <w:rPr>
          <w:rFonts w:ascii="Verdana" w:hAnsi="Verdana"/>
          <w:b/>
          <w:lang w:val="en-GB"/>
        </w:rPr>
        <w:t xml:space="preserve"> </w:t>
      </w:r>
      <w:r w:rsidR="000F5A17" w:rsidRPr="00202BE1">
        <w:rPr>
          <w:rFonts w:ascii="Verdana" w:hAnsi="Verdana"/>
          <w:b/>
          <w:lang w:val="en-GB"/>
        </w:rPr>
        <w:t>a</w:t>
      </w:r>
      <w:r w:rsidRPr="00202BE1">
        <w:rPr>
          <w:rFonts w:ascii="Verdana" w:hAnsi="Verdana"/>
          <w:b/>
          <w:lang w:val="en-GB"/>
        </w:rPr>
        <w:t>rticles</w:t>
      </w:r>
    </w:p>
    <w:p w14:paraId="28D2FC81" w14:textId="77777777" w:rsidR="00D63F3F" w:rsidRPr="00202BE1" w:rsidRDefault="00D63F3F" w:rsidP="00D63F3F">
      <w:pPr>
        <w:ind w:left="720"/>
        <w:rPr>
          <w:rFonts w:ascii="Verdana" w:hAnsi="Verdana"/>
          <w:b/>
          <w:lang w:val="en-GB"/>
        </w:rPr>
      </w:pPr>
    </w:p>
    <w:p w14:paraId="412DAB31" w14:textId="77777777" w:rsidR="00D63F3F" w:rsidRPr="00202BE1" w:rsidRDefault="00D63F3F" w:rsidP="00D63F3F">
      <w:pPr>
        <w:numPr>
          <w:ilvl w:val="0"/>
          <w:numId w:val="5"/>
        </w:numPr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Books</w:t>
      </w:r>
    </w:p>
    <w:p w14:paraId="100D57D6" w14:textId="77777777" w:rsidR="00D63F3F" w:rsidRPr="00202BE1" w:rsidRDefault="00D63F3F" w:rsidP="00D63F3F">
      <w:pPr>
        <w:ind w:left="720"/>
        <w:rPr>
          <w:rFonts w:ascii="Verdana" w:hAnsi="Verdana"/>
          <w:b/>
          <w:lang w:val="en-GB"/>
        </w:rPr>
      </w:pPr>
    </w:p>
    <w:p w14:paraId="6AEF68D5" w14:textId="77777777" w:rsidR="00D63F3F" w:rsidRPr="00202BE1" w:rsidRDefault="00D63F3F" w:rsidP="00D63F3F">
      <w:pPr>
        <w:numPr>
          <w:ilvl w:val="0"/>
          <w:numId w:val="5"/>
        </w:numPr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Book chapters</w:t>
      </w:r>
    </w:p>
    <w:p w14:paraId="7D95A724" w14:textId="77777777" w:rsidR="00D63F3F" w:rsidRPr="00202BE1" w:rsidRDefault="00D63F3F" w:rsidP="00D63F3F">
      <w:pPr>
        <w:pStyle w:val="Kleurrijkelijst-accent11"/>
        <w:rPr>
          <w:b/>
          <w:lang w:val="en-GB"/>
        </w:rPr>
      </w:pPr>
    </w:p>
    <w:p w14:paraId="713A0257" w14:textId="77777777" w:rsidR="00D63F3F" w:rsidRPr="00202BE1" w:rsidRDefault="00D63F3F" w:rsidP="00D63F3F">
      <w:pPr>
        <w:numPr>
          <w:ilvl w:val="0"/>
          <w:numId w:val="5"/>
        </w:numPr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Patents</w:t>
      </w:r>
    </w:p>
    <w:p w14:paraId="5978C3F5" w14:textId="77777777" w:rsidR="00D63F3F" w:rsidRPr="00202BE1" w:rsidRDefault="00D63F3F" w:rsidP="00D63F3F">
      <w:pPr>
        <w:pStyle w:val="Kleurrijkelijst-accent11"/>
        <w:rPr>
          <w:b/>
          <w:lang w:val="en-GB"/>
        </w:rPr>
      </w:pPr>
    </w:p>
    <w:p w14:paraId="09026DB1" w14:textId="77777777" w:rsidR="00D63F3F" w:rsidRPr="00202BE1" w:rsidRDefault="00D63F3F" w:rsidP="00D63F3F">
      <w:pPr>
        <w:numPr>
          <w:ilvl w:val="0"/>
          <w:numId w:val="5"/>
        </w:numPr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Other</w:t>
      </w:r>
    </w:p>
    <w:p w14:paraId="3D36D10E" w14:textId="77777777" w:rsidR="00D63F3F" w:rsidRPr="00202BE1" w:rsidRDefault="00D63F3F" w:rsidP="00D63F3F">
      <w:pPr>
        <w:rPr>
          <w:rFonts w:ascii="Verdana" w:hAnsi="Verdana"/>
          <w:b/>
          <w:lang w:val="en-GB"/>
        </w:rPr>
      </w:pPr>
    </w:p>
    <w:p w14:paraId="7AFED0F0" w14:textId="77777777" w:rsidR="00D63F3F" w:rsidRPr="00202BE1" w:rsidRDefault="00D63F3F" w:rsidP="00D63F3F">
      <w:pPr>
        <w:rPr>
          <w:rFonts w:ascii="Verdana" w:hAnsi="Verdana"/>
          <w:b/>
          <w:lang w:val="en-GB"/>
        </w:rPr>
      </w:pPr>
    </w:p>
    <w:p w14:paraId="1CA272A3" w14:textId="194C8E27" w:rsidR="00D63F3F" w:rsidRPr="00202BE1" w:rsidRDefault="00D63F3F" w:rsidP="00D63F3F">
      <w:pPr>
        <w:rPr>
          <w:rFonts w:ascii="Verdana" w:hAnsi="Verdana"/>
          <w:lang w:val="en-GB"/>
        </w:rPr>
      </w:pPr>
      <w:r w:rsidRPr="00202BE1">
        <w:rPr>
          <w:rFonts w:ascii="Verdana" w:hAnsi="Verdana"/>
          <w:b/>
          <w:lang w:val="en-GB"/>
        </w:rPr>
        <w:t>5</w:t>
      </w:r>
      <w:r w:rsidR="005D3822">
        <w:rPr>
          <w:rFonts w:ascii="Verdana" w:hAnsi="Verdana"/>
          <w:b/>
          <w:lang w:val="en-GB"/>
        </w:rPr>
        <w:t>c</w:t>
      </w:r>
      <w:r w:rsidRPr="00202BE1">
        <w:rPr>
          <w:rFonts w:ascii="Verdana" w:hAnsi="Verdana"/>
          <w:b/>
          <w:lang w:val="en-GB"/>
        </w:rPr>
        <w:t xml:space="preserve">. Top  publications </w:t>
      </w:r>
      <w:r w:rsidRPr="00202BE1">
        <w:rPr>
          <w:rFonts w:ascii="Verdana" w:hAnsi="Verdana"/>
          <w:lang w:val="en-GB"/>
        </w:rPr>
        <w:t>(see Notes</w:t>
      </w:r>
      <w:r w:rsidR="00320DB8">
        <w:rPr>
          <w:rFonts w:ascii="Verdana" w:hAnsi="Verdana"/>
          <w:lang w:val="en-GB"/>
        </w:rPr>
        <w:t>, max. 5</w:t>
      </w:r>
      <w:r w:rsidRPr="00202BE1">
        <w:rPr>
          <w:rFonts w:ascii="Verdana" w:hAnsi="Verdana"/>
          <w:lang w:val="en-GB"/>
        </w:rPr>
        <w:t>)</w:t>
      </w:r>
    </w:p>
    <w:p w14:paraId="1F149CFA" w14:textId="77777777" w:rsidR="00B46B99" w:rsidRPr="00202BE1" w:rsidRDefault="00B46B99" w:rsidP="00D63F3F">
      <w:pPr>
        <w:rPr>
          <w:rFonts w:ascii="Verdana" w:hAnsi="Verdana"/>
          <w:lang w:val="en-GB"/>
        </w:rPr>
      </w:pPr>
    </w:p>
    <w:p w14:paraId="74D6DA6A" w14:textId="30303E60" w:rsidR="00B46B99" w:rsidRPr="00202BE1" w:rsidRDefault="005D3822" w:rsidP="00B46B99">
      <w:pPr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>5d</w:t>
      </w:r>
      <w:r w:rsidR="00B46B99" w:rsidRPr="00202BE1">
        <w:rPr>
          <w:rFonts w:ascii="Verdana" w:hAnsi="Verdana"/>
          <w:b/>
          <w:lang w:val="en-GB"/>
        </w:rPr>
        <w:t>. Median impact factors for your own field</w:t>
      </w:r>
    </w:p>
    <w:p w14:paraId="71860C2A" w14:textId="1F63241C" w:rsidR="00B46B99" w:rsidRPr="00202BE1" w:rsidRDefault="00B46B99" w:rsidP="00B46B99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Compulsory for ZonMw</w:t>
      </w:r>
      <w:r w:rsidR="000F5A17" w:rsidRPr="00202BE1">
        <w:rPr>
          <w:rFonts w:ascii="Verdana" w:hAnsi="Verdana"/>
          <w:lang w:val="en-GB"/>
        </w:rPr>
        <w:t xml:space="preserve"> </w:t>
      </w:r>
      <w:r w:rsidRPr="00202BE1">
        <w:rPr>
          <w:rFonts w:ascii="Verdana" w:hAnsi="Verdana"/>
          <w:lang w:val="en-GB"/>
        </w:rPr>
        <w:t>applications. For other NWO</w:t>
      </w:r>
      <w:r w:rsidR="000F5A17" w:rsidRPr="00202BE1">
        <w:rPr>
          <w:rFonts w:ascii="Verdana" w:hAnsi="Verdana"/>
          <w:lang w:val="en-GB"/>
        </w:rPr>
        <w:t xml:space="preserve"> </w:t>
      </w:r>
      <w:r w:rsidRPr="00202BE1">
        <w:rPr>
          <w:rFonts w:ascii="Verdana" w:hAnsi="Verdana"/>
          <w:lang w:val="en-GB"/>
        </w:rPr>
        <w:t xml:space="preserve">divisions, this is only compulsory if you have mentioned impact factors of the journal under question 5a (See Notes). </w:t>
      </w:r>
    </w:p>
    <w:p w14:paraId="3E8DAA9C" w14:textId="77777777" w:rsidR="00B46B99" w:rsidRPr="00202BE1" w:rsidRDefault="00B46B99" w:rsidP="00D63F3F">
      <w:pPr>
        <w:rPr>
          <w:rFonts w:ascii="Verdana" w:hAnsi="Verdana"/>
          <w:b/>
          <w:lang w:val="en-GB"/>
        </w:rPr>
      </w:pPr>
    </w:p>
    <w:p w14:paraId="5BD6E62E" w14:textId="77777777" w:rsidR="0072432C" w:rsidRPr="00202BE1" w:rsidRDefault="00B113F1">
      <w:pPr>
        <w:widowControl/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72432C" w:rsidRPr="00202BE1" w14:paraId="40D34350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60" w:color="auto" w:fill="auto"/>
          </w:tcPr>
          <w:p w14:paraId="5E4965CD" w14:textId="77777777" w:rsidR="0072432C" w:rsidRPr="00202BE1" w:rsidRDefault="00900F3D">
            <w:pPr>
              <w:rPr>
                <w:rFonts w:ascii="Verdana" w:hAnsi="Verdana"/>
                <w:b/>
                <w:color w:val="FFFFFF"/>
                <w:lang w:val="en-GB"/>
              </w:rPr>
            </w:pPr>
            <w:r w:rsidRPr="00202BE1">
              <w:rPr>
                <w:rFonts w:ascii="Verdana" w:hAnsi="Verdana"/>
                <w:b/>
                <w:color w:val="FFFFFF"/>
                <w:lang w:val="en-GB"/>
              </w:rPr>
              <w:t>Statement</w:t>
            </w:r>
            <w:r w:rsidR="00F93BFD" w:rsidRPr="00202BE1">
              <w:rPr>
                <w:rFonts w:ascii="Verdana" w:hAnsi="Verdana"/>
                <w:b/>
                <w:color w:val="FFFFFF"/>
                <w:lang w:val="en-GB"/>
              </w:rPr>
              <w:t>s</w:t>
            </w:r>
            <w:r w:rsidRPr="00202BE1">
              <w:rPr>
                <w:rFonts w:ascii="Verdana" w:hAnsi="Verdana"/>
                <w:b/>
                <w:color w:val="FFFFFF"/>
                <w:lang w:val="en-GB"/>
              </w:rPr>
              <w:t xml:space="preserve"> </w:t>
            </w:r>
            <w:r w:rsidR="00F93BFD" w:rsidRPr="00202BE1">
              <w:rPr>
                <w:rFonts w:ascii="Verdana" w:hAnsi="Verdana"/>
                <w:b/>
                <w:color w:val="FFFFFF"/>
                <w:lang w:val="en-GB"/>
              </w:rPr>
              <w:t xml:space="preserve">by </w:t>
            </w:r>
            <w:r w:rsidRPr="00202BE1">
              <w:rPr>
                <w:rFonts w:ascii="Verdana" w:hAnsi="Verdana"/>
                <w:b/>
                <w:color w:val="FFFFFF"/>
                <w:lang w:val="en-GB"/>
              </w:rPr>
              <w:t>the applicant</w:t>
            </w:r>
          </w:p>
        </w:tc>
      </w:tr>
    </w:tbl>
    <w:p w14:paraId="03CA25BD" w14:textId="77777777" w:rsidR="0072432C" w:rsidRPr="00202BE1" w:rsidRDefault="0072432C" w:rsidP="00BD4927">
      <w:pPr>
        <w:widowControl/>
        <w:rPr>
          <w:rFonts w:ascii="Verdana" w:hAnsi="Verdana"/>
          <w:lang w:val="en-GB"/>
        </w:rPr>
      </w:pPr>
    </w:p>
    <w:p w14:paraId="7D1676AF" w14:textId="2F36FC5F" w:rsidR="00F93BFD" w:rsidRPr="00202BE1" w:rsidRDefault="00F93BFD" w:rsidP="00BD4927">
      <w:pPr>
        <w:widowControl/>
        <w:ind w:left="709" w:hanging="709"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sym w:font="Symbol" w:char="F07F"/>
      </w:r>
      <w:r w:rsidRPr="00202BE1">
        <w:rPr>
          <w:rFonts w:ascii="Verdana" w:hAnsi="Verdana"/>
          <w:lang w:val="en-GB"/>
        </w:rPr>
        <w:tab/>
      </w:r>
      <w:r w:rsidR="00BD4927" w:rsidRPr="00202BE1">
        <w:rPr>
          <w:rFonts w:ascii="Verdana" w:hAnsi="Verdana"/>
          <w:b/>
          <w:lang w:val="en-GB"/>
        </w:rPr>
        <w:t>M</w:t>
      </w:r>
      <w:r w:rsidRPr="00202BE1">
        <w:rPr>
          <w:rFonts w:ascii="Verdana" w:hAnsi="Verdana"/>
          <w:b/>
          <w:lang w:val="en-GB"/>
        </w:rPr>
        <w:t>y thesis manuscript has been approved and I will send the official declaration</w:t>
      </w:r>
      <w:r w:rsidR="00BD4927" w:rsidRPr="00202BE1">
        <w:rPr>
          <w:rFonts w:ascii="Verdana" w:hAnsi="Verdana"/>
          <w:b/>
          <w:lang w:val="en-GB"/>
        </w:rPr>
        <w:t xml:space="preserve"> to </w:t>
      </w:r>
      <w:r w:rsidR="005D70EF">
        <w:rPr>
          <w:rFonts w:ascii="Verdana" w:hAnsi="Verdana"/>
          <w:b/>
          <w:lang w:val="en-GB"/>
        </w:rPr>
        <w:t>NWO.</w:t>
      </w:r>
    </w:p>
    <w:p w14:paraId="61D40C29" w14:textId="68D85FCC" w:rsidR="00F93BFD" w:rsidRPr="00202BE1" w:rsidRDefault="00F93BFD" w:rsidP="00BD4927">
      <w:pPr>
        <w:widowControl/>
        <w:ind w:left="708"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(</w:t>
      </w:r>
      <w:r w:rsidR="008E413A" w:rsidRPr="00202BE1">
        <w:rPr>
          <w:rFonts w:ascii="Verdana" w:hAnsi="Verdana"/>
          <w:lang w:val="en-GB"/>
        </w:rPr>
        <w:t>Compulsory</w:t>
      </w:r>
      <w:r w:rsidRPr="00202BE1">
        <w:rPr>
          <w:rFonts w:ascii="Verdana" w:hAnsi="Verdana"/>
          <w:lang w:val="en-GB"/>
        </w:rPr>
        <w:t xml:space="preserve"> for Veni applicants who have not yet received their d</w:t>
      </w:r>
      <w:r w:rsidR="003F319A">
        <w:rPr>
          <w:rFonts w:ascii="Verdana" w:hAnsi="Verdana"/>
          <w:lang w:val="en-GB"/>
        </w:rPr>
        <w:t>octorates, to be sent by post and</w:t>
      </w:r>
      <w:r w:rsidRPr="00202BE1">
        <w:rPr>
          <w:rFonts w:ascii="Verdana" w:hAnsi="Verdana"/>
          <w:lang w:val="en-GB"/>
        </w:rPr>
        <w:t xml:space="preserve"> </w:t>
      </w:r>
      <w:r w:rsidR="000F5A17" w:rsidRPr="00202BE1">
        <w:rPr>
          <w:rFonts w:ascii="Verdana" w:hAnsi="Verdana"/>
          <w:lang w:val="en-GB"/>
        </w:rPr>
        <w:t xml:space="preserve">as a </w:t>
      </w:r>
      <w:r w:rsidR="0062239E" w:rsidRPr="00202BE1">
        <w:rPr>
          <w:rFonts w:ascii="Verdana" w:hAnsi="Verdana"/>
          <w:lang w:val="en-GB"/>
        </w:rPr>
        <w:t xml:space="preserve">PDF </w:t>
      </w:r>
      <w:r w:rsidRPr="00202BE1">
        <w:rPr>
          <w:rFonts w:ascii="Verdana" w:hAnsi="Verdana"/>
          <w:lang w:val="en-GB"/>
        </w:rPr>
        <w:t xml:space="preserve">using the </w:t>
      </w:r>
      <w:r w:rsidR="008635A1" w:rsidRPr="00202BE1">
        <w:rPr>
          <w:rFonts w:ascii="Verdana" w:hAnsi="Verdana"/>
          <w:lang w:val="en-GB"/>
        </w:rPr>
        <w:t xml:space="preserve">electronic </w:t>
      </w:r>
      <w:r w:rsidRPr="00202BE1">
        <w:rPr>
          <w:rFonts w:ascii="Verdana" w:hAnsi="Verdana"/>
          <w:lang w:val="en-GB"/>
        </w:rPr>
        <w:t>system</w:t>
      </w:r>
      <w:r w:rsidR="00BB3A3D" w:rsidRPr="00202BE1">
        <w:rPr>
          <w:rFonts w:ascii="Verdana" w:hAnsi="Verdana"/>
          <w:lang w:val="en-GB"/>
        </w:rPr>
        <w:t>.</w:t>
      </w:r>
      <w:r w:rsidRPr="00202BE1">
        <w:rPr>
          <w:rFonts w:ascii="Verdana" w:hAnsi="Verdana"/>
          <w:lang w:val="en-GB"/>
        </w:rPr>
        <w:t>)</w:t>
      </w:r>
    </w:p>
    <w:p w14:paraId="1EE37303" w14:textId="77777777" w:rsidR="00F93BFD" w:rsidRPr="00202BE1" w:rsidRDefault="00F93BFD" w:rsidP="00BD4927">
      <w:pPr>
        <w:widowControl/>
        <w:rPr>
          <w:rFonts w:ascii="Verdana" w:hAnsi="Verdana"/>
          <w:lang w:val="en-GB"/>
        </w:rPr>
      </w:pPr>
    </w:p>
    <w:p w14:paraId="16C00612" w14:textId="77777777" w:rsidR="00D63F3F" w:rsidRPr="00202BE1" w:rsidRDefault="00D63F3F" w:rsidP="00D63F3F">
      <w:pPr>
        <w:rPr>
          <w:rFonts w:ascii="Verdana" w:hAnsi="Verdana"/>
          <w:b/>
          <w:lang w:val="en-GB"/>
        </w:rPr>
      </w:pPr>
      <w:r w:rsidRPr="00202BE1">
        <w:rPr>
          <w:rFonts w:ascii="Verdana" w:hAnsi="Verdana"/>
          <w:b/>
          <w:lang w:val="en-GB"/>
        </w:rPr>
        <w:t>Ethical aspects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276"/>
        <w:gridCol w:w="1417"/>
        <w:gridCol w:w="1418"/>
        <w:gridCol w:w="1134"/>
      </w:tblGrid>
      <w:tr w:rsidR="00D63F3F" w:rsidRPr="00202BE1" w14:paraId="056D7DFE" w14:textId="77777777" w:rsidTr="00C76C8F">
        <w:tc>
          <w:tcPr>
            <w:tcW w:w="3652" w:type="dxa"/>
            <w:shd w:val="clear" w:color="auto" w:fill="auto"/>
          </w:tcPr>
          <w:p w14:paraId="5FB59B0E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50A62F8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  <w:r w:rsidRPr="00202BE1">
              <w:rPr>
                <w:rFonts w:ascii="Verdana" w:hAnsi="Verdana"/>
                <w:lang w:val="en-GB"/>
              </w:rPr>
              <w:t>Not applicable</w:t>
            </w:r>
          </w:p>
        </w:tc>
        <w:tc>
          <w:tcPr>
            <w:tcW w:w="1417" w:type="dxa"/>
            <w:shd w:val="clear" w:color="auto" w:fill="auto"/>
          </w:tcPr>
          <w:p w14:paraId="0A8399BE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  <w:r w:rsidRPr="00202BE1">
              <w:rPr>
                <w:rFonts w:ascii="Verdana" w:hAnsi="Verdana"/>
                <w:lang w:val="en-GB"/>
              </w:rPr>
              <w:t>Not yet applied for</w:t>
            </w:r>
          </w:p>
        </w:tc>
        <w:tc>
          <w:tcPr>
            <w:tcW w:w="1418" w:type="dxa"/>
            <w:shd w:val="clear" w:color="auto" w:fill="auto"/>
          </w:tcPr>
          <w:p w14:paraId="75ADB2BC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  <w:r w:rsidRPr="00202BE1">
              <w:rPr>
                <w:rFonts w:ascii="Verdana" w:hAnsi="Verdana"/>
                <w:lang w:val="en-GB"/>
              </w:rPr>
              <w:t>Applied for</w:t>
            </w:r>
          </w:p>
        </w:tc>
        <w:tc>
          <w:tcPr>
            <w:tcW w:w="1134" w:type="dxa"/>
            <w:shd w:val="clear" w:color="auto" w:fill="auto"/>
          </w:tcPr>
          <w:p w14:paraId="23AED6A7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  <w:r w:rsidRPr="00202BE1">
              <w:rPr>
                <w:rFonts w:ascii="Verdana" w:hAnsi="Verdana"/>
                <w:lang w:val="en-GB"/>
              </w:rPr>
              <w:t>Received</w:t>
            </w:r>
          </w:p>
        </w:tc>
      </w:tr>
      <w:tr w:rsidR="00D63F3F" w:rsidRPr="000C3F07" w14:paraId="0CAD5FE9" w14:textId="77777777" w:rsidTr="00C76C8F">
        <w:tc>
          <w:tcPr>
            <w:tcW w:w="3652" w:type="dxa"/>
            <w:shd w:val="clear" w:color="auto" w:fill="auto"/>
          </w:tcPr>
          <w:p w14:paraId="54872B06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  <w:r w:rsidRPr="00202BE1">
              <w:rPr>
                <w:rFonts w:ascii="Verdana" w:hAnsi="Verdana"/>
                <w:lang w:val="en-GB"/>
              </w:rPr>
              <w:t>Approval from a recognised medical ethics review committee</w:t>
            </w:r>
          </w:p>
        </w:tc>
        <w:tc>
          <w:tcPr>
            <w:tcW w:w="1276" w:type="dxa"/>
            <w:shd w:val="clear" w:color="auto" w:fill="auto"/>
          </w:tcPr>
          <w:p w14:paraId="608A7665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AECEC24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E2BE6B0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3DBDF5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</w:tr>
      <w:tr w:rsidR="00D63F3F" w:rsidRPr="000C3F07" w14:paraId="156ECD02" w14:textId="77777777" w:rsidTr="00C76C8F">
        <w:tc>
          <w:tcPr>
            <w:tcW w:w="3652" w:type="dxa"/>
            <w:shd w:val="clear" w:color="auto" w:fill="auto"/>
          </w:tcPr>
          <w:p w14:paraId="72452371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  <w:r w:rsidRPr="00202BE1">
              <w:rPr>
                <w:rFonts w:ascii="Verdana" w:hAnsi="Verdana"/>
                <w:lang w:val="en-GB"/>
              </w:rPr>
              <w:t>Approval from an animal experiments committee</w:t>
            </w:r>
          </w:p>
        </w:tc>
        <w:tc>
          <w:tcPr>
            <w:tcW w:w="1276" w:type="dxa"/>
            <w:shd w:val="clear" w:color="auto" w:fill="auto"/>
          </w:tcPr>
          <w:p w14:paraId="616D8FEC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33743E6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A34AF5D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385057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</w:tr>
      <w:tr w:rsidR="00D63F3F" w:rsidRPr="000C3F07" w14:paraId="0560C909" w14:textId="77777777" w:rsidTr="00C76C8F">
        <w:tc>
          <w:tcPr>
            <w:tcW w:w="3652" w:type="dxa"/>
            <w:shd w:val="clear" w:color="auto" w:fill="auto"/>
          </w:tcPr>
          <w:p w14:paraId="56BB906E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  <w:r w:rsidRPr="00202BE1">
              <w:rPr>
                <w:rFonts w:ascii="Verdana" w:hAnsi="Verdana"/>
                <w:lang w:val="en-GB"/>
              </w:rPr>
              <w:t>Permission for research with the population screening Act</w:t>
            </w:r>
          </w:p>
        </w:tc>
        <w:tc>
          <w:tcPr>
            <w:tcW w:w="1276" w:type="dxa"/>
            <w:shd w:val="clear" w:color="auto" w:fill="auto"/>
          </w:tcPr>
          <w:p w14:paraId="74A0A978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29254CF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C588C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46DDA6A" w14:textId="77777777" w:rsidR="00D63F3F" w:rsidRPr="00202BE1" w:rsidRDefault="00D63F3F" w:rsidP="00C76C8F">
            <w:pPr>
              <w:rPr>
                <w:rFonts w:ascii="Verdana" w:hAnsi="Verdana"/>
                <w:lang w:val="en-GB"/>
              </w:rPr>
            </w:pPr>
          </w:p>
        </w:tc>
      </w:tr>
    </w:tbl>
    <w:p w14:paraId="6D0D1E68" w14:textId="77777777" w:rsidR="00D63F3F" w:rsidRPr="00202BE1" w:rsidRDefault="00D63F3F" w:rsidP="00D63F3F">
      <w:pPr>
        <w:rPr>
          <w:rFonts w:ascii="Verdana" w:hAnsi="Verdana"/>
          <w:lang w:val="en-GB"/>
        </w:rPr>
      </w:pPr>
    </w:p>
    <w:p w14:paraId="2B546834" w14:textId="77777777" w:rsidR="00D63F3F" w:rsidRPr="00202BE1" w:rsidRDefault="00D63F3F" w:rsidP="00D63F3F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 xml:space="preserve">If applicable you need to send a copy of (one of) the aforementioned documents to NWO when your application has been granted and before </w:t>
      </w:r>
      <w:r w:rsidR="006E31C6" w:rsidRPr="00202BE1">
        <w:rPr>
          <w:rFonts w:ascii="Verdana" w:hAnsi="Verdana"/>
          <w:lang w:val="en-GB"/>
        </w:rPr>
        <w:t xml:space="preserve">the start of </w:t>
      </w:r>
      <w:r w:rsidRPr="00202BE1">
        <w:rPr>
          <w:rFonts w:ascii="Verdana" w:hAnsi="Verdana"/>
          <w:lang w:val="en-GB"/>
        </w:rPr>
        <w:t>your project.</w:t>
      </w:r>
    </w:p>
    <w:p w14:paraId="602E666F" w14:textId="77777777" w:rsidR="00D63F3F" w:rsidRPr="00202BE1" w:rsidRDefault="00D63F3F" w:rsidP="00D63F3F">
      <w:pPr>
        <w:rPr>
          <w:rFonts w:ascii="Verdana" w:hAnsi="Verdana"/>
          <w:lang w:val="en-GB"/>
        </w:rPr>
      </w:pPr>
    </w:p>
    <w:p w14:paraId="37F83BE2" w14:textId="77777777" w:rsidR="00D63F3F" w:rsidRPr="00202BE1" w:rsidRDefault="00D63F3F" w:rsidP="00D63F3F">
      <w:pP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By signing this form I endorse the code of conduct for laboratory animals and the code of conduct for biosecurity/possibility for dual use of the expected results and will act accordingly if applicable.</w:t>
      </w:r>
    </w:p>
    <w:p w14:paraId="491E224B" w14:textId="77777777" w:rsidR="00B35386" w:rsidRPr="00202BE1" w:rsidRDefault="00B35386" w:rsidP="004C0F5D">
      <w:pPr>
        <w:widowControl/>
        <w:rPr>
          <w:rFonts w:ascii="Verdana" w:hAnsi="Verdana"/>
          <w:lang w:val="en-GB"/>
        </w:rPr>
      </w:pPr>
    </w:p>
    <w:p w14:paraId="2416853E" w14:textId="77777777" w:rsidR="00F93BFD" w:rsidRPr="00202BE1" w:rsidRDefault="00F93BFD" w:rsidP="00BD4927">
      <w:pPr>
        <w:widowControl/>
        <w:rPr>
          <w:rFonts w:ascii="Verdana" w:hAnsi="Verdana"/>
          <w:lang w:val="en-GB"/>
        </w:rPr>
      </w:pPr>
    </w:p>
    <w:p w14:paraId="4B3DF263" w14:textId="0D808542" w:rsidR="005D3822" w:rsidRPr="00FD53E1" w:rsidRDefault="00F93BFD" w:rsidP="005D3822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sym w:font="Symbol" w:char="F07F"/>
      </w:r>
      <w:r w:rsidRPr="00202BE1">
        <w:rPr>
          <w:rFonts w:ascii="Verdana" w:hAnsi="Verdana"/>
          <w:lang w:val="en-GB"/>
        </w:rPr>
        <w:tab/>
      </w:r>
      <w:r w:rsidRPr="00FD53E1">
        <w:rPr>
          <w:rFonts w:ascii="Verdana" w:hAnsi="Verdana"/>
          <w:lang w:val="en-GB"/>
        </w:rPr>
        <w:t>I have completed this form truthfully</w:t>
      </w:r>
      <w:r w:rsidR="00EE467B" w:rsidRPr="00FD53E1">
        <w:rPr>
          <w:rFonts w:ascii="Verdana" w:hAnsi="Verdana"/>
          <w:lang w:val="en-GB"/>
        </w:rPr>
        <w:t>.</w:t>
      </w:r>
    </w:p>
    <w:p w14:paraId="31F8368C" w14:textId="1361B920" w:rsidR="005D3822" w:rsidRPr="00FD53E1" w:rsidRDefault="00FD53E1" w:rsidP="00FD53E1">
      <w:pPr>
        <w:ind w:left="705" w:hanging="705"/>
        <w:rPr>
          <w:rFonts w:ascii="Verdana" w:hAnsi="Verdana"/>
          <w:lang w:val="en-US"/>
        </w:rPr>
      </w:pPr>
      <w:r w:rsidRPr="00D50023">
        <w:rPr>
          <w:rFonts w:ascii="Verdana" w:hAnsi="Verdana"/>
          <w:lang w:val="en-GB"/>
        </w:rPr>
        <w:sym w:font="Symbol" w:char="F07F"/>
      </w:r>
      <w:r>
        <w:rPr>
          <w:rFonts w:ascii="Verdana" w:hAnsi="Verdana"/>
          <w:lang w:val="en-GB"/>
        </w:rPr>
        <w:tab/>
      </w:r>
      <w:r w:rsidRPr="00114894">
        <w:rPr>
          <w:rFonts w:ascii="Verdana" w:hAnsi="Verdana"/>
          <w:lang w:val="en-US"/>
        </w:rPr>
        <w:t>By submitting this document I declar</w:t>
      </w:r>
      <w:r w:rsidR="00257B87">
        <w:rPr>
          <w:rFonts w:ascii="Verdana" w:hAnsi="Verdana"/>
          <w:lang w:val="en-US"/>
        </w:rPr>
        <w:t xml:space="preserve">e that I satisfy the nationally </w:t>
      </w:r>
      <w:r w:rsidRPr="00114894">
        <w:rPr>
          <w:rFonts w:ascii="Verdana" w:hAnsi="Verdana"/>
          <w:lang w:val="en-US"/>
        </w:rPr>
        <w:t xml:space="preserve">and internationally accepted standards for scientific conduct as stated in the </w:t>
      </w:r>
      <w:r w:rsidRPr="00114894">
        <w:rPr>
          <w:rFonts w:ascii="Verdana" w:hAnsi="Verdana"/>
          <w:i/>
          <w:iCs/>
          <w:color w:val="000000"/>
          <w:lang w:val="en-US"/>
        </w:rPr>
        <w:t>Netherlands</w:t>
      </w:r>
      <w:r w:rsidRPr="00114894">
        <w:rPr>
          <w:rFonts w:ascii="Verdana" w:hAnsi="Verdana"/>
          <w:i/>
          <w:iCs/>
          <w:lang w:val="en-US"/>
        </w:rPr>
        <w:t xml:space="preserve"> Code of Conduct for Scientific Practice</w:t>
      </w:r>
      <w:r w:rsidRPr="00114894">
        <w:rPr>
          <w:rFonts w:ascii="Verdana" w:hAnsi="Verdana"/>
          <w:lang w:val="en-US"/>
        </w:rPr>
        <w:t xml:space="preserve"> </w:t>
      </w:r>
      <w:r w:rsidRPr="00114894">
        <w:rPr>
          <w:rFonts w:ascii="Verdana" w:hAnsi="Verdana"/>
          <w:i/>
          <w:iCs/>
          <w:lang w:val="en-US"/>
        </w:rPr>
        <w:t>2012</w:t>
      </w:r>
      <w:r w:rsidRPr="00E53941">
        <w:rPr>
          <w:rFonts w:ascii="Verdana" w:hAnsi="Verdana"/>
          <w:i/>
          <w:iCs/>
          <w:vertAlign w:val="superscript"/>
          <w:lang w:val="en-US"/>
        </w:rPr>
        <w:t>1</w:t>
      </w:r>
      <w:r w:rsidRPr="00114894">
        <w:rPr>
          <w:rFonts w:ascii="Verdana" w:hAnsi="Verdana"/>
          <w:lang w:val="en-US"/>
        </w:rPr>
        <w:t xml:space="preserve"> (Association of Universities in the Netherlands)</w:t>
      </w:r>
    </w:p>
    <w:p w14:paraId="75A18795" w14:textId="203BC44F" w:rsidR="00767603" w:rsidRPr="00FD53E1" w:rsidRDefault="00767603" w:rsidP="00767603">
      <w:pPr>
        <w:widowControl/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sym w:font="Symbol" w:char="F07F"/>
      </w:r>
      <w:r w:rsidRPr="00202BE1">
        <w:rPr>
          <w:rFonts w:ascii="Verdana" w:hAnsi="Verdana"/>
          <w:lang w:val="en-GB"/>
        </w:rPr>
        <w:tab/>
      </w:r>
      <w:r w:rsidRPr="00FD53E1">
        <w:rPr>
          <w:rFonts w:ascii="Verdana" w:hAnsi="Verdana"/>
          <w:lang w:val="en-GB"/>
        </w:rPr>
        <w:t>I have submitted non-referees</w:t>
      </w:r>
      <w:r w:rsidR="00EE467B" w:rsidRPr="00FD53E1">
        <w:rPr>
          <w:rFonts w:ascii="Verdana" w:hAnsi="Verdana"/>
          <w:lang w:val="en-GB"/>
        </w:rPr>
        <w:t>.</w:t>
      </w:r>
      <w:r w:rsidR="00D9524F" w:rsidRPr="00E70BD0">
        <w:rPr>
          <w:rFonts w:ascii="Verdana" w:hAnsi="Verdana"/>
          <w:vertAlign w:val="superscript"/>
          <w:lang w:val="en-GB"/>
        </w:rPr>
        <w:t>2</w:t>
      </w:r>
    </w:p>
    <w:p w14:paraId="6A57D9BC" w14:textId="77777777" w:rsidR="00F93BFD" w:rsidRPr="00202BE1" w:rsidRDefault="00F93BFD" w:rsidP="00BD4927">
      <w:pPr>
        <w:widowControl/>
        <w:rPr>
          <w:rFonts w:ascii="Verdana" w:hAnsi="Verdana"/>
          <w:lang w:val="en-GB"/>
        </w:rPr>
      </w:pPr>
    </w:p>
    <w:p w14:paraId="4748E793" w14:textId="77777777" w:rsidR="0072432C" w:rsidRPr="00202BE1" w:rsidRDefault="0072432C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52E8C9EB" w14:textId="77777777" w:rsidR="0072432C" w:rsidRPr="00202BE1" w:rsidRDefault="0072432C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Name:</w:t>
      </w:r>
    </w:p>
    <w:p w14:paraId="47971C34" w14:textId="77777777" w:rsidR="0072432C" w:rsidRPr="00202BE1" w:rsidRDefault="0072432C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0B21DCF2" w14:textId="77777777" w:rsidR="0072432C" w:rsidRPr="00202BE1" w:rsidRDefault="0072432C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Place:</w:t>
      </w:r>
    </w:p>
    <w:p w14:paraId="2D25F287" w14:textId="77777777" w:rsidR="0072432C" w:rsidRPr="00202BE1" w:rsidRDefault="0072432C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23D5EAE1" w14:textId="77777777" w:rsidR="0072432C" w:rsidRPr="00202BE1" w:rsidRDefault="0072432C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  <w:r w:rsidRPr="00202BE1">
        <w:rPr>
          <w:rFonts w:ascii="Verdana" w:hAnsi="Verdana"/>
          <w:lang w:val="en-GB"/>
        </w:rPr>
        <w:t>Date:</w:t>
      </w:r>
    </w:p>
    <w:p w14:paraId="60A0784D" w14:textId="77777777" w:rsidR="00A33F6A" w:rsidRPr="00202BE1" w:rsidRDefault="00A33F6A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0F15B3B0" w14:textId="77777777" w:rsidR="00A33F6A" w:rsidRPr="00202BE1" w:rsidRDefault="00A33F6A" w:rsidP="00A33F6A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4E9B1C36" w14:textId="77777777" w:rsidR="00A33F6A" w:rsidRPr="00202BE1" w:rsidRDefault="00A33F6A" w:rsidP="00A33F6A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00F32BEB" w14:textId="2165A3EF" w:rsidR="00D9524F" w:rsidRPr="00E53941" w:rsidRDefault="00D9524F" w:rsidP="00D9524F">
      <w:pPr>
        <w:rPr>
          <w:rFonts w:ascii="Verdana" w:hAnsi="Verdana"/>
          <w:lang w:val="en-GB"/>
        </w:rPr>
      </w:pPr>
      <w:r w:rsidRPr="00E70BD0">
        <w:rPr>
          <w:rFonts w:ascii="Verdana" w:hAnsi="Verdana"/>
          <w:vertAlign w:val="superscript"/>
          <w:lang w:val="en-GB"/>
        </w:rPr>
        <w:t>1</w:t>
      </w:r>
      <w:r>
        <w:rPr>
          <w:rFonts w:ascii="Verdana" w:hAnsi="Verdana"/>
          <w:lang w:val="en-GB"/>
        </w:rPr>
        <w:t xml:space="preserve"> </w:t>
      </w:r>
      <w:r w:rsidRPr="00E53941">
        <w:rPr>
          <w:rFonts w:ascii="Verdana" w:hAnsi="Verdana"/>
          <w:lang w:val="en-US"/>
        </w:rPr>
        <w:t xml:space="preserve">More information: </w:t>
      </w:r>
      <w:hyperlink r:id="rId8" w:history="1">
        <w:r w:rsidRPr="00D9524F">
          <w:rPr>
            <w:rStyle w:val="Hyperlink"/>
            <w:rFonts w:ascii="Verdana" w:hAnsi="Verdana"/>
            <w:lang w:val="en-US"/>
          </w:rPr>
          <w:t>http://www.vsnu.nl/files/documenten/Domeinen/Onderzoek/The_Netherlands_Code_of_Conduct_for_Scientific_Practice_2012.pdf</w:t>
        </w:r>
      </w:hyperlink>
    </w:p>
    <w:p w14:paraId="6F6FA01A" w14:textId="2FE6D81A" w:rsidR="00FD53E1" w:rsidRPr="00E53941" w:rsidRDefault="00D9524F" w:rsidP="00FD53E1">
      <w:pPr>
        <w:rPr>
          <w:rFonts w:ascii="Verdana" w:hAnsi="Verdana"/>
          <w:lang w:val="en-US"/>
        </w:rPr>
      </w:pPr>
      <w:r w:rsidRPr="00E70BD0">
        <w:rPr>
          <w:rFonts w:ascii="Verdana" w:hAnsi="Verdana"/>
          <w:vertAlign w:val="superscript"/>
          <w:lang w:val="en-GB"/>
        </w:rPr>
        <w:t>2</w:t>
      </w:r>
      <w:r w:rsidR="00FD53E1" w:rsidRPr="00FD53E1">
        <w:rPr>
          <w:rFonts w:ascii="Verdana" w:hAnsi="Verdana"/>
          <w:lang w:val="en-US"/>
        </w:rPr>
        <w:t xml:space="preserve"> </w:t>
      </w:r>
      <w:r w:rsidR="00FD53E1" w:rsidRPr="00D73150">
        <w:rPr>
          <w:rFonts w:ascii="Verdana" w:hAnsi="Verdana"/>
          <w:lang w:val="en-US"/>
        </w:rPr>
        <w:t xml:space="preserve">It is possible to indicate non-referees (maximum of three names). The non-referees will NOT be asked to assess your application. Do not incorporate the names in the application. Please submit </w:t>
      </w:r>
      <w:r w:rsidR="00FD53E1">
        <w:rPr>
          <w:rFonts w:ascii="Verdana" w:hAnsi="Verdana"/>
          <w:lang w:val="en-US"/>
        </w:rPr>
        <w:t>a separate PDF file with the names of non-referees</w:t>
      </w:r>
      <w:r w:rsidR="00FD53E1" w:rsidRPr="00D73150">
        <w:rPr>
          <w:rFonts w:ascii="Verdana" w:hAnsi="Verdana"/>
          <w:lang w:val="en-US"/>
        </w:rPr>
        <w:t xml:space="preserve"> via the electronic system</w:t>
      </w:r>
      <w:r w:rsidR="00FD53E1">
        <w:rPr>
          <w:rFonts w:ascii="Verdana" w:hAnsi="Verdana"/>
          <w:lang w:val="en-US"/>
        </w:rPr>
        <w:t xml:space="preserve"> at the same time as your proposal</w:t>
      </w:r>
      <w:r w:rsidR="00FD53E1" w:rsidRPr="00D73150">
        <w:rPr>
          <w:rFonts w:ascii="Verdana" w:hAnsi="Verdana"/>
          <w:lang w:val="en-US"/>
        </w:rPr>
        <w:t>.</w:t>
      </w:r>
    </w:p>
    <w:p w14:paraId="2F962314" w14:textId="06E73883" w:rsidR="00A33F6A" w:rsidRPr="00660881" w:rsidRDefault="00A33F6A" w:rsidP="00A33F6A">
      <w:pPr>
        <w:rPr>
          <w:rFonts w:ascii="Verdana" w:hAnsi="Verdana"/>
          <w:b/>
          <w:lang w:val="en-US"/>
        </w:rPr>
      </w:pPr>
    </w:p>
    <w:p w14:paraId="2DCC797A" w14:textId="77777777" w:rsidR="0072432C" w:rsidRDefault="0072432C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534EDDB1" w14:textId="77777777" w:rsidR="00D9524F" w:rsidRDefault="00D9524F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139BAF49" w14:textId="77777777" w:rsidR="00D9524F" w:rsidRDefault="00D9524F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56A05125" w14:textId="77777777" w:rsidR="00D9524F" w:rsidRPr="00202BE1" w:rsidRDefault="00D9524F">
      <w:pPr>
        <w:widowControl/>
        <w:pBdr>
          <w:bottom w:val="single" w:sz="6" w:space="1" w:color="auto"/>
        </w:pBdr>
        <w:rPr>
          <w:rFonts w:ascii="Verdana" w:hAnsi="Verdana"/>
          <w:lang w:val="en-GB"/>
        </w:rPr>
      </w:pPr>
    </w:p>
    <w:p w14:paraId="45E9B618" w14:textId="790491B9" w:rsidR="0072432C" w:rsidRPr="00202BE1" w:rsidRDefault="00EE467B" w:rsidP="00EE467B">
      <w:pPr>
        <w:widowControl/>
        <w:rPr>
          <w:i/>
          <w:lang w:val="en-GB"/>
        </w:rPr>
      </w:pPr>
      <w:r>
        <w:rPr>
          <w:rFonts w:ascii="Verdana" w:hAnsi="Verdana"/>
          <w:lang w:val="en-GB"/>
        </w:rPr>
        <w:t>Please submit the application to NWO in electronic form (</w:t>
      </w:r>
      <w:r>
        <w:rPr>
          <w:rFonts w:ascii="Verdana" w:hAnsi="Verdana"/>
          <w:u w:val="single"/>
          <w:lang w:val="en-GB"/>
        </w:rPr>
        <w:t>PDF format is required!)</w:t>
      </w:r>
      <w:r>
        <w:rPr>
          <w:rFonts w:ascii="Verdana" w:hAnsi="Verdana"/>
          <w:lang w:val="en-GB"/>
        </w:rPr>
        <w:t xml:space="preserve"> using the </w:t>
      </w:r>
      <w:smartTag w:uri="urn:schemas-microsoft-com:office:smarttags" w:element="PersonName">
        <w:r>
          <w:rPr>
            <w:rFonts w:ascii="Verdana" w:hAnsi="Verdana"/>
            <w:lang w:val="en-GB"/>
          </w:rPr>
          <w:t>Iris</w:t>
        </w:r>
      </w:smartTag>
      <w:r>
        <w:rPr>
          <w:rFonts w:ascii="Verdana" w:hAnsi="Verdana"/>
          <w:lang w:val="en-GB"/>
        </w:rPr>
        <w:t xml:space="preserve"> system, which can be accessed via the NWO website (iris.nwo.nl). The only exception to this rule concerns applications within the Medical Sciences. The Medical Sciences division uses a similar system called ProjectNet, to which access is provided via the division’s own website (</w:t>
      </w:r>
      <w:hyperlink r:id="rId9" w:history="1">
        <w:r>
          <w:rPr>
            <w:rStyle w:val="Hyperlink"/>
            <w:rFonts w:ascii="Verdana" w:hAnsi="Verdana"/>
            <w:lang w:val="en-GB"/>
          </w:rPr>
          <w:t>www.zonmw.nl</w:t>
        </w:r>
      </w:hyperlink>
      <w:r>
        <w:rPr>
          <w:rFonts w:ascii="Verdana" w:hAnsi="Verdana"/>
          <w:lang w:val="en-GB"/>
        </w:rPr>
        <w:t xml:space="preserve">). For any technical questions regarding submission, please contact the </w:t>
      </w:r>
      <w:smartTag w:uri="urn:schemas-microsoft-com:office:smarttags" w:element="PersonName">
        <w:r>
          <w:rPr>
            <w:rFonts w:ascii="Verdana" w:hAnsi="Verdana"/>
            <w:lang w:val="en-GB"/>
          </w:rPr>
          <w:t>Iris</w:t>
        </w:r>
      </w:smartTag>
      <w:r>
        <w:rPr>
          <w:rFonts w:ascii="Verdana" w:hAnsi="Verdana"/>
          <w:lang w:val="en-GB"/>
        </w:rPr>
        <w:t xml:space="preserve"> helpdesk (</w:t>
      </w:r>
      <w:hyperlink r:id="rId10" w:history="1">
        <w:r>
          <w:rPr>
            <w:rStyle w:val="Hyperlink"/>
            <w:rFonts w:ascii="Verdana" w:hAnsi="Verdana"/>
            <w:lang w:val="en-GB"/>
          </w:rPr>
          <w:t>iris@nwo.nl</w:t>
        </w:r>
      </w:hyperlink>
      <w:r>
        <w:rPr>
          <w:rFonts w:ascii="Verdana" w:hAnsi="Verdana"/>
          <w:lang w:val="en-GB"/>
        </w:rPr>
        <w:t>)</w:t>
      </w:r>
      <w:r w:rsidR="00FD53E1">
        <w:rPr>
          <w:rFonts w:ascii="Verdana" w:hAnsi="Verdana"/>
          <w:lang w:val="en-GB"/>
        </w:rPr>
        <w:t>.</w:t>
      </w:r>
      <w:r>
        <w:rPr>
          <w:rFonts w:ascii="Verdana" w:hAnsi="Verdana"/>
          <w:lang w:val="en-GB"/>
        </w:rPr>
        <w:t xml:space="preserve"> </w:t>
      </w:r>
    </w:p>
    <w:sectPr w:rsidR="0072432C" w:rsidRPr="00202BE1" w:rsidSect="00AC39D9">
      <w:headerReference w:type="default" r:id="rId11"/>
      <w:footerReference w:type="default" r:id="rId12"/>
      <w:endnotePr>
        <w:numFmt w:val="decimal"/>
      </w:endnotePr>
      <w:pgSz w:w="11906" w:h="16838"/>
      <w:pgMar w:top="1417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255D9" w14:textId="77777777" w:rsidR="00A63040" w:rsidRDefault="00A63040">
      <w:r>
        <w:separator/>
      </w:r>
    </w:p>
  </w:endnote>
  <w:endnote w:type="continuationSeparator" w:id="0">
    <w:p w14:paraId="7BAE8248" w14:textId="77777777" w:rsidR="00A63040" w:rsidRDefault="00A6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55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75064" w14:textId="79E8D70A" w:rsidR="00A63040" w:rsidRPr="00900F3D" w:rsidRDefault="00A63040">
    <w:pPr>
      <w:pStyle w:val="Voettekst"/>
      <w:framePr w:wrap="auto" w:vAnchor="text" w:hAnchor="margin" w:xAlign="center" w:y="1"/>
      <w:widowControl/>
      <w:rPr>
        <w:rStyle w:val="Paginanummer"/>
        <w:rFonts w:ascii="Verdana" w:hAnsi="Verdana"/>
        <w:sz w:val="18"/>
        <w:lang w:val="en-GB"/>
      </w:rPr>
    </w:pPr>
    <w:r w:rsidRPr="00900F3D">
      <w:rPr>
        <w:rStyle w:val="Paginanummer"/>
        <w:rFonts w:ascii="Verdana" w:hAnsi="Verdana"/>
        <w:sz w:val="18"/>
      </w:rPr>
      <w:fldChar w:fldCharType="begin"/>
    </w:r>
    <w:r w:rsidRPr="00900F3D">
      <w:rPr>
        <w:rStyle w:val="Paginanummer"/>
        <w:rFonts w:ascii="Verdana" w:hAnsi="Verdana"/>
        <w:sz w:val="18"/>
        <w:lang w:val="en-GB"/>
      </w:rPr>
      <w:instrText xml:space="preserve">PAGE  </w:instrText>
    </w:r>
    <w:r w:rsidRPr="00900F3D">
      <w:rPr>
        <w:rStyle w:val="Paginanummer"/>
        <w:rFonts w:ascii="Verdana" w:hAnsi="Verdana"/>
        <w:sz w:val="18"/>
      </w:rPr>
      <w:fldChar w:fldCharType="separate"/>
    </w:r>
    <w:r w:rsidR="000D41B2">
      <w:rPr>
        <w:rStyle w:val="Paginanummer"/>
        <w:rFonts w:ascii="Verdana" w:hAnsi="Verdana"/>
        <w:noProof/>
        <w:sz w:val="18"/>
        <w:lang w:val="en-GB"/>
      </w:rPr>
      <w:t>1</w:t>
    </w:r>
    <w:r w:rsidRPr="00900F3D">
      <w:rPr>
        <w:rStyle w:val="Paginanummer"/>
        <w:rFonts w:ascii="Verdana" w:hAnsi="Verdana"/>
        <w:sz w:val="18"/>
      </w:rPr>
      <w:fldChar w:fldCharType="end"/>
    </w:r>
  </w:p>
  <w:p w14:paraId="6603C4BF" w14:textId="77777777" w:rsidR="00A63040" w:rsidRDefault="00A63040">
    <w:pPr>
      <w:pStyle w:val="Voettekst"/>
      <w:widowControl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B86E5" w14:textId="77777777" w:rsidR="00A63040" w:rsidRDefault="00A63040">
      <w:r>
        <w:separator/>
      </w:r>
    </w:p>
  </w:footnote>
  <w:footnote w:type="continuationSeparator" w:id="0">
    <w:p w14:paraId="62484441" w14:textId="77777777" w:rsidR="00A63040" w:rsidRDefault="00A63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8A83" w14:textId="18E79881" w:rsidR="00A63040" w:rsidRDefault="00A63040">
    <w:pPr>
      <w:pStyle w:val="Koptekst"/>
      <w:widowControl/>
      <w:rPr>
        <w:rFonts w:ascii="Verdana" w:hAnsi="Verdana"/>
        <w:b/>
        <w:sz w:val="17"/>
        <w:lang w:val="en-GB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A8F9801" wp14:editId="2946B702">
          <wp:simplePos x="0" y="0"/>
          <wp:positionH relativeFrom="column">
            <wp:posOffset>3456940</wp:posOffset>
          </wp:positionH>
          <wp:positionV relativeFrom="paragraph">
            <wp:posOffset>-180340</wp:posOffset>
          </wp:positionV>
          <wp:extent cx="3600450" cy="723900"/>
          <wp:effectExtent l="0" t="0" r="0" b="0"/>
          <wp:wrapNone/>
          <wp:docPr id="10" name="Afbeelding 10" descr="2_NWO_LogoBasis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2_NWO_LogoBasis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6EA91E" w14:textId="77777777" w:rsidR="00A63040" w:rsidRDefault="00A63040">
    <w:pPr>
      <w:pStyle w:val="Koptekst"/>
      <w:widowControl/>
      <w:rPr>
        <w:rFonts w:ascii="Verdana" w:hAnsi="Verdana"/>
        <w:b/>
        <w:sz w:val="17"/>
        <w:lang w:val="en-GB"/>
      </w:rPr>
    </w:pPr>
  </w:p>
  <w:p w14:paraId="625AC288" w14:textId="77777777" w:rsidR="00A63040" w:rsidRDefault="00A63040">
    <w:pPr>
      <w:pStyle w:val="Koptekst"/>
      <w:widowControl/>
      <w:rPr>
        <w:rFonts w:ascii="Verdana" w:hAnsi="Verdana"/>
        <w:b/>
        <w:sz w:val="17"/>
        <w:lang w:val="en-GB"/>
      </w:rPr>
    </w:pPr>
  </w:p>
  <w:p w14:paraId="4EE5C50E" w14:textId="77777777" w:rsidR="00A63040" w:rsidRDefault="00A63040">
    <w:pPr>
      <w:pStyle w:val="Koptekst"/>
      <w:widowControl/>
      <w:rPr>
        <w:rFonts w:ascii="Verdana" w:hAnsi="Verdana"/>
        <w:b/>
        <w:sz w:val="17"/>
        <w:lang w:val="en-GB"/>
      </w:rPr>
    </w:pPr>
  </w:p>
  <w:p w14:paraId="5FC58845" w14:textId="77777777" w:rsidR="00A63040" w:rsidRDefault="00A63040">
    <w:pPr>
      <w:pStyle w:val="Koptekst"/>
      <w:widowControl/>
      <w:rPr>
        <w:rFonts w:ascii="Verdana" w:hAnsi="Verdana"/>
        <w:b/>
        <w:sz w:val="17"/>
        <w:lang w:val="en-GB"/>
      </w:rPr>
    </w:pPr>
    <w:r>
      <w:rPr>
        <w:rFonts w:ascii="Verdana" w:hAnsi="Verdana"/>
        <w:b/>
        <w:sz w:val="17"/>
        <w:lang w:val="en-GB"/>
      </w:rPr>
      <w:t>Vernieuwingsimpuls</w:t>
    </w:r>
  </w:p>
  <w:p w14:paraId="3809A545" w14:textId="69AF7725" w:rsidR="00A63040" w:rsidRDefault="00A63040">
    <w:pPr>
      <w:pStyle w:val="Koptekst"/>
      <w:widowControl/>
      <w:rPr>
        <w:b/>
        <w:sz w:val="36"/>
        <w:lang w:val="en-GB"/>
      </w:rPr>
    </w:pPr>
    <w:r>
      <w:rPr>
        <w:rFonts w:ascii="Verdana" w:hAnsi="Verdana"/>
        <w:b/>
        <w:sz w:val="17"/>
        <w:lang w:val="en-GB"/>
      </w:rPr>
      <w:t>Innovational Research</w:t>
    </w:r>
    <w:r>
      <w:rPr>
        <w:b/>
        <w:sz w:val="36"/>
        <w:lang w:val="en-GB"/>
      </w:rPr>
      <w:t xml:space="preserve"> </w:t>
    </w:r>
    <w:r>
      <w:rPr>
        <w:rFonts w:ascii="Verdana" w:hAnsi="Verdana"/>
        <w:b/>
        <w:sz w:val="17"/>
        <w:lang w:val="en-GB"/>
      </w:rPr>
      <w:t>Incentives Scheme</w:t>
    </w:r>
    <w:r>
      <w:rPr>
        <w:b/>
        <w:sz w:val="36"/>
        <w:lang w:val="en-GB"/>
      </w:rPr>
      <w:tab/>
    </w:r>
  </w:p>
  <w:p w14:paraId="6516189D" w14:textId="5A858116" w:rsidR="00A63040" w:rsidRDefault="00A63040" w:rsidP="009035D1">
    <w:pPr>
      <w:pStyle w:val="Koptekst"/>
      <w:widowControl/>
      <w:tabs>
        <w:tab w:val="left" w:pos="2895"/>
        <w:tab w:val="left" w:pos="4020"/>
      </w:tabs>
      <w:rPr>
        <w:rFonts w:ascii="Verdana" w:hAnsi="Verdana"/>
        <w:b/>
        <w:sz w:val="17"/>
        <w:lang w:val="en-GB"/>
      </w:rPr>
    </w:pPr>
    <w:r>
      <w:rPr>
        <w:rFonts w:ascii="Verdana" w:hAnsi="Verdana"/>
        <w:b/>
        <w:sz w:val="17"/>
        <w:lang w:val="en-GB"/>
      </w:rPr>
      <w:t>Grant application form 2015</w:t>
    </w:r>
    <w:r>
      <w:rPr>
        <w:rFonts w:ascii="Verdana" w:hAnsi="Verdana"/>
        <w:b/>
        <w:sz w:val="17"/>
        <w:lang w:val="en-GB"/>
      </w:rPr>
      <w:tab/>
    </w:r>
    <w:r>
      <w:rPr>
        <w:rFonts w:ascii="Verdana" w:hAnsi="Verdana"/>
        <w:b/>
        <w:sz w:val="17"/>
        <w:lang w:val="en-GB"/>
      </w:rPr>
      <w:tab/>
    </w:r>
    <w:r>
      <w:rPr>
        <w:rFonts w:ascii="Verdana" w:hAnsi="Verdana"/>
        <w:b/>
        <w:sz w:val="17"/>
        <w:lang w:val="en-GB"/>
      </w:rPr>
      <w:tab/>
    </w:r>
  </w:p>
  <w:p w14:paraId="1BBB22FE" w14:textId="69FAF463" w:rsidR="00A63040" w:rsidRDefault="00A63040">
    <w:pPr>
      <w:pStyle w:val="Koptekst"/>
      <w:widowControl/>
      <w:rPr>
        <w:i/>
        <w:lang w:val="en-GB"/>
      </w:rPr>
    </w:pPr>
    <w:r>
      <w:rPr>
        <w:rFonts w:ascii="Verdana" w:hAnsi="Verdana"/>
        <w:i/>
        <w:sz w:val="17"/>
        <w:lang w:val="en-GB"/>
      </w:rPr>
      <w:t>Please refer to Explanatory Notes when completing this form</w:t>
    </w:r>
    <w:r>
      <w:rPr>
        <w:rFonts w:ascii="Verdana" w:hAnsi="Verdana"/>
        <w:b/>
        <w:sz w:val="17"/>
        <w:lang w:val="en-GB"/>
      </w:rPr>
      <w:t xml:space="preserve"> </w:t>
    </w:r>
    <w:r>
      <w:rPr>
        <w:rFonts w:ascii="Verdana" w:hAnsi="Verdana"/>
        <w:b/>
        <w:sz w:val="17"/>
        <w:lang w:val="en-GB"/>
      </w:rPr>
      <w:tab/>
      <w:t>Veni scheme</w:t>
    </w:r>
  </w:p>
  <w:p w14:paraId="753A2996" w14:textId="77777777" w:rsidR="00A63040" w:rsidRDefault="00A63040">
    <w:pPr>
      <w:pStyle w:val="Kop3"/>
      <w:rPr>
        <w:sz w:val="16"/>
        <w:lang w:val="en-GB"/>
      </w:rPr>
    </w:pPr>
  </w:p>
  <w:p w14:paraId="535A4BFD" w14:textId="77777777" w:rsidR="00A63040" w:rsidRDefault="00A63040">
    <w:pPr>
      <w:pStyle w:val="Koptekst"/>
      <w:widowControl/>
      <w:rPr>
        <w:i/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0D067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7E727F36"/>
    <w:lvl w:ilvl="0">
      <w:numFmt w:val="decimal"/>
      <w:lvlText w:val="*"/>
      <w:lvlJc w:val="left"/>
    </w:lvl>
  </w:abstractNum>
  <w:abstractNum w:abstractNumId="2" w15:restartNumberingAfterBreak="0">
    <w:nsid w:val="0D2158F5"/>
    <w:multiLevelType w:val="hybridMultilevel"/>
    <w:tmpl w:val="FE94165A"/>
    <w:lvl w:ilvl="0" w:tplc="82BA97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  <w:i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F0B51"/>
    <w:multiLevelType w:val="hybridMultilevel"/>
    <w:tmpl w:val="7A98A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E1643"/>
    <w:multiLevelType w:val="hybridMultilevel"/>
    <w:tmpl w:val="C5865468"/>
    <w:lvl w:ilvl="0" w:tplc="2FE26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B0E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AAE7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A26B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4CB0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A84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D01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747A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90B4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55A27"/>
    <w:multiLevelType w:val="hybridMultilevel"/>
    <w:tmpl w:val="96166F1A"/>
    <w:lvl w:ilvl="0" w:tplc="B95C8B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F868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F6AB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D61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1660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BCE9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1666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E66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E2A5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D0AAD"/>
    <w:multiLevelType w:val="hybridMultilevel"/>
    <w:tmpl w:val="E7CC0254"/>
    <w:lvl w:ilvl="0" w:tplc="5BBCB6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F14D8"/>
    <w:multiLevelType w:val="hybridMultilevel"/>
    <w:tmpl w:val="D040CF54"/>
    <w:lvl w:ilvl="0" w:tplc="82BA97C2">
      <w:numFmt w:val="bullet"/>
      <w:lvlText w:val="-"/>
      <w:lvlJc w:val="left"/>
      <w:pPr>
        <w:tabs>
          <w:tab w:val="num" w:pos="-2652"/>
        </w:tabs>
        <w:ind w:left="-2652" w:hanging="360"/>
      </w:pPr>
      <w:rPr>
        <w:rFonts w:ascii="Verdana" w:eastAsia="Times New Roman" w:hAnsi="Verdana" w:cs="Times New Roman"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-1992"/>
        </w:tabs>
        <w:ind w:left="-1992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-1272"/>
        </w:tabs>
        <w:ind w:left="-127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-552"/>
        </w:tabs>
        <w:ind w:left="-55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168"/>
        </w:tabs>
        <w:ind w:left="16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888"/>
        </w:tabs>
        <w:ind w:left="88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1608"/>
        </w:tabs>
        <w:ind w:left="160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2328"/>
        </w:tabs>
        <w:ind w:left="232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3048"/>
        </w:tabs>
        <w:ind w:left="3048" w:hanging="180"/>
      </w:pPr>
    </w:lvl>
  </w:abstractNum>
  <w:abstractNum w:abstractNumId="8" w15:restartNumberingAfterBreak="0">
    <w:nsid w:val="3B9D36DF"/>
    <w:multiLevelType w:val="hybridMultilevel"/>
    <w:tmpl w:val="2B0CE6BA"/>
    <w:lvl w:ilvl="0" w:tplc="49943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44C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242F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8CFF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4E03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19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A42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3EBF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AE61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D63F1E"/>
    <w:multiLevelType w:val="hybridMultilevel"/>
    <w:tmpl w:val="50425002"/>
    <w:lvl w:ilvl="0" w:tplc="1786C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B609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E6D2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847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2A6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8C41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2A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0602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563B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8E28CA"/>
    <w:multiLevelType w:val="hybridMultilevel"/>
    <w:tmpl w:val="743EED94"/>
    <w:lvl w:ilvl="0" w:tplc="3840387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4657C"/>
    <w:multiLevelType w:val="hybridMultilevel"/>
    <w:tmpl w:val="A23A2D58"/>
    <w:lvl w:ilvl="0" w:tplc="A008F2DC">
      <w:start w:val="5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5A590F"/>
    <w:multiLevelType w:val="hybridMultilevel"/>
    <w:tmpl w:val="7ECCD8E8"/>
    <w:lvl w:ilvl="0" w:tplc="49E4FFF2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A2B60"/>
    <w:multiLevelType w:val="hybridMultilevel"/>
    <w:tmpl w:val="8A0425E6"/>
    <w:lvl w:ilvl="0" w:tplc="31BC67DA">
      <w:start w:val="20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639B1"/>
    <w:multiLevelType w:val="hybridMultilevel"/>
    <w:tmpl w:val="16923018"/>
    <w:lvl w:ilvl="0" w:tplc="BD6A01EC">
      <w:start w:val="1"/>
      <w:numFmt w:val="bullet"/>
      <w:lvlText w:val="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1" w:tplc="F2BA59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35469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3E0E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BADD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7CD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44D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323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95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E51EB"/>
    <w:multiLevelType w:val="hybridMultilevel"/>
    <w:tmpl w:val="B30ECAB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474EB"/>
    <w:multiLevelType w:val="hybridMultilevel"/>
    <w:tmpl w:val="4EBE1EFE"/>
    <w:lvl w:ilvl="0" w:tplc="DBA2617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5"/>
  </w:num>
  <w:num w:numId="6">
    <w:abstractNumId w:val="9"/>
  </w:num>
  <w:num w:numId="7">
    <w:abstractNumId w:val="3"/>
  </w:num>
  <w:num w:numId="8">
    <w:abstractNumId w:val="15"/>
  </w:num>
  <w:num w:numId="9">
    <w:abstractNumId w:val="7"/>
  </w:num>
  <w:num w:numId="10">
    <w:abstractNumId w:val="2"/>
  </w:num>
  <w:num w:numId="11">
    <w:abstractNumId w:val="13"/>
  </w:num>
  <w:num w:numId="12">
    <w:abstractNumId w:val="0"/>
  </w:num>
  <w:num w:numId="13">
    <w:abstractNumId w:val="16"/>
  </w:num>
  <w:num w:numId="14">
    <w:abstractNumId w:val="6"/>
  </w:num>
  <w:num w:numId="15">
    <w:abstractNumId w:val="10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F7"/>
    <w:rsid w:val="00001DF0"/>
    <w:rsid w:val="000022E1"/>
    <w:rsid w:val="00002AA3"/>
    <w:rsid w:val="000040C1"/>
    <w:rsid w:val="000062E1"/>
    <w:rsid w:val="000120AD"/>
    <w:rsid w:val="00014AD8"/>
    <w:rsid w:val="000228C6"/>
    <w:rsid w:val="00037235"/>
    <w:rsid w:val="00042EE8"/>
    <w:rsid w:val="000449B7"/>
    <w:rsid w:val="000464E1"/>
    <w:rsid w:val="000516F7"/>
    <w:rsid w:val="0005335B"/>
    <w:rsid w:val="00063331"/>
    <w:rsid w:val="00065DD9"/>
    <w:rsid w:val="00067CD7"/>
    <w:rsid w:val="00073CF6"/>
    <w:rsid w:val="00073EA3"/>
    <w:rsid w:val="00075BCB"/>
    <w:rsid w:val="00077D00"/>
    <w:rsid w:val="00093E0E"/>
    <w:rsid w:val="000B53ED"/>
    <w:rsid w:val="000B6322"/>
    <w:rsid w:val="000C3F07"/>
    <w:rsid w:val="000C47B4"/>
    <w:rsid w:val="000C5561"/>
    <w:rsid w:val="000C6A53"/>
    <w:rsid w:val="000C70E2"/>
    <w:rsid w:val="000D41B2"/>
    <w:rsid w:val="000E1EBA"/>
    <w:rsid w:val="000E28DC"/>
    <w:rsid w:val="000E625D"/>
    <w:rsid w:val="000F0520"/>
    <w:rsid w:val="000F5A17"/>
    <w:rsid w:val="00113869"/>
    <w:rsid w:val="001217A0"/>
    <w:rsid w:val="00125655"/>
    <w:rsid w:val="00126ABF"/>
    <w:rsid w:val="00131448"/>
    <w:rsid w:val="001337E6"/>
    <w:rsid w:val="00145144"/>
    <w:rsid w:val="00154C24"/>
    <w:rsid w:val="00163D98"/>
    <w:rsid w:val="00170AEC"/>
    <w:rsid w:val="00193F69"/>
    <w:rsid w:val="001A68AE"/>
    <w:rsid w:val="001A6CA9"/>
    <w:rsid w:val="001A794A"/>
    <w:rsid w:val="001B28EE"/>
    <w:rsid w:val="001B31BC"/>
    <w:rsid w:val="001B64F8"/>
    <w:rsid w:val="001B66FB"/>
    <w:rsid w:val="001C3858"/>
    <w:rsid w:val="001C6659"/>
    <w:rsid w:val="001D1F1C"/>
    <w:rsid w:val="001E26F8"/>
    <w:rsid w:val="001F1705"/>
    <w:rsid w:val="00202BE1"/>
    <w:rsid w:val="00205EFF"/>
    <w:rsid w:val="00212985"/>
    <w:rsid w:val="00221569"/>
    <w:rsid w:val="00222EC3"/>
    <w:rsid w:val="00223C9B"/>
    <w:rsid w:val="00226C2D"/>
    <w:rsid w:val="00240A67"/>
    <w:rsid w:val="00257B87"/>
    <w:rsid w:val="0026003B"/>
    <w:rsid w:val="00262D50"/>
    <w:rsid w:val="00272455"/>
    <w:rsid w:val="00275E8A"/>
    <w:rsid w:val="00275F62"/>
    <w:rsid w:val="00277BE6"/>
    <w:rsid w:val="00280ED3"/>
    <w:rsid w:val="00281E9A"/>
    <w:rsid w:val="00285827"/>
    <w:rsid w:val="002876BC"/>
    <w:rsid w:val="002877AE"/>
    <w:rsid w:val="00287C60"/>
    <w:rsid w:val="002920F9"/>
    <w:rsid w:val="002939F5"/>
    <w:rsid w:val="002A32B2"/>
    <w:rsid w:val="002A6047"/>
    <w:rsid w:val="002A6F68"/>
    <w:rsid w:val="002B447D"/>
    <w:rsid w:val="002B7931"/>
    <w:rsid w:val="002C1863"/>
    <w:rsid w:val="002C307D"/>
    <w:rsid w:val="002C3302"/>
    <w:rsid w:val="002C3AF2"/>
    <w:rsid w:val="002C46FE"/>
    <w:rsid w:val="002C7843"/>
    <w:rsid w:val="002D42C6"/>
    <w:rsid w:val="002F3A98"/>
    <w:rsid w:val="002F6063"/>
    <w:rsid w:val="00301E33"/>
    <w:rsid w:val="00307124"/>
    <w:rsid w:val="00312E23"/>
    <w:rsid w:val="00320DB8"/>
    <w:rsid w:val="003236C7"/>
    <w:rsid w:val="0033026C"/>
    <w:rsid w:val="0034622F"/>
    <w:rsid w:val="003555E0"/>
    <w:rsid w:val="00356E4A"/>
    <w:rsid w:val="00361AAB"/>
    <w:rsid w:val="0036559C"/>
    <w:rsid w:val="0036734C"/>
    <w:rsid w:val="00370DBA"/>
    <w:rsid w:val="0037180B"/>
    <w:rsid w:val="00377E52"/>
    <w:rsid w:val="00384B46"/>
    <w:rsid w:val="00393CB2"/>
    <w:rsid w:val="003A47AB"/>
    <w:rsid w:val="003A7F73"/>
    <w:rsid w:val="003B160A"/>
    <w:rsid w:val="003B5079"/>
    <w:rsid w:val="003C3022"/>
    <w:rsid w:val="003C6D78"/>
    <w:rsid w:val="003D09D7"/>
    <w:rsid w:val="003D1AAC"/>
    <w:rsid w:val="003D75A2"/>
    <w:rsid w:val="003E2F1C"/>
    <w:rsid w:val="003E7842"/>
    <w:rsid w:val="003F319A"/>
    <w:rsid w:val="00401304"/>
    <w:rsid w:val="0040188B"/>
    <w:rsid w:val="0041324F"/>
    <w:rsid w:val="00414634"/>
    <w:rsid w:val="00416B43"/>
    <w:rsid w:val="00424862"/>
    <w:rsid w:val="00426550"/>
    <w:rsid w:val="0043415B"/>
    <w:rsid w:val="00444C11"/>
    <w:rsid w:val="00444FA3"/>
    <w:rsid w:val="00465C2C"/>
    <w:rsid w:val="004727D8"/>
    <w:rsid w:val="0047364A"/>
    <w:rsid w:val="00476EC8"/>
    <w:rsid w:val="00484BEC"/>
    <w:rsid w:val="00486033"/>
    <w:rsid w:val="004867F4"/>
    <w:rsid w:val="00486AE3"/>
    <w:rsid w:val="00487232"/>
    <w:rsid w:val="00492F74"/>
    <w:rsid w:val="004A61F5"/>
    <w:rsid w:val="004B259C"/>
    <w:rsid w:val="004C0F5D"/>
    <w:rsid w:val="004C1CD0"/>
    <w:rsid w:val="004C4F82"/>
    <w:rsid w:val="004C7849"/>
    <w:rsid w:val="004D07AF"/>
    <w:rsid w:val="004E3FE9"/>
    <w:rsid w:val="004F1049"/>
    <w:rsid w:val="004F4C5D"/>
    <w:rsid w:val="004F6E0F"/>
    <w:rsid w:val="004F6F71"/>
    <w:rsid w:val="005011CB"/>
    <w:rsid w:val="00505315"/>
    <w:rsid w:val="00511429"/>
    <w:rsid w:val="00522094"/>
    <w:rsid w:val="0053036C"/>
    <w:rsid w:val="005349FD"/>
    <w:rsid w:val="005426C4"/>
    <w:rsid w:val="005729E6"/>
    <w:rsid w:val="005869DF"/>
    <w:rsid w:val="005879BC"/>
    <w:rsid w:val="00597AD8"/>
    <w:rsid w:val="00597FAA"/>
    <w:rsid w:val="005B241B"/>
    <w:rsid w:val="005B2524"/>
    <w:rsid w:val="005B6E98"/>
    <w:rsid w:val="005B7412"/>
    <w:rsid w:val="005B7543"/>
    <w:rsid w:val="005D180A"/>
    <w:rsid w:val="005D3822"/>
    <w:rsid w:val="005D4598"/>
    <w:rsid w:val="005D70EF"/>
    <w:rsid w:val="005F5460"/>
    <w:rsid w:val="005F5B75"/>
    <w:rsid w:val="005F6677"/>
    <w:rsid w:val="005F7492"/>
    <w:rsid w:val="00602230"/>
    <w:rsid w:val="006124BF"/>
    <w:rsid w:val="0061562C"/>
    <w:rsid w:val="0062239E"/>
    <w:rsid w:val="006224A5"/>
    <w:rsid w:val="0062368B"/>
    <w:rsid w:val="0063681E"/>
    <w:rsid w:val="00636F35"/>
    <w:rsid w:val="00643AC5"/>
    <w:rsid w:val="00645CD6"/>
    <w:rsid w:val="00660335"/>
    <w:rsid w:val="0066077D"/>
    <w:rsid w:val="00660881"/>
    <w:rsid w:val="00662263"/>
    <w:rsid w:val="006705CF"/>
    <w:rsid w:val="00670F44"/>
    <w:rsid w:val="00675EA3"/>
    <w:rsid w:val="00676135"/>
    <w:rsid w:val="00683FF8"/>
    <w:rsid w:val="006925B3"/>
    <w:rsid w:val="00696EE2"/>
    <w:rsid w:val="006B7B76"/>
    <w:rsid w:val="006D287D"/>
    <w:rsid w:val="006E31C6"/>
    <w:rsid w:val="006F2685"/>
    <w:rsid w:val="006F7F54"/>
    <w:rsid w:val="00700BB2"/>
    <w:rsid w:val="00707BCC"/>
    <w:rsid w:val="00715532"/>
    <w:rsid w:val="00715D4E"/>
    <w:rsid w:val="0072432C"/>
    <w:rsid w:val="007353B1"/>
    <w:rsid w:val="00744F6C"/>
    <w:rsid w:val="00752F5A"/>
    <w:rsid w:val="007575BF"/>
    <w:rsid w:val="00767603"/>
    <w:rsid w:val="007760E8"/>
    <w:rsid w:val="00780A54"/>
    <w:rsid w:val="00786510"/>
    <w:rsid w:val="00786C20"/>
    <w:rsid w:val="007943FB"/>
    <w:rsid w:val="00797A22"/>
    <w:rsid w:val="007A0F3B"/>
    <w:rsid w:val="007B19DF"/>
    <w:rsid w:val="007B266B"/>
    <w:rsid w:val="007B4710"/>
    <w:rsid w:val="007C2D43"/>
    <w:rsid w:val="007C65CC"/>
    <w:rsid w:val="007D4CE1"/>
    <w:rsid w:val="007F3579"/>
    <w:rsid w:val="00811CA0"/>
    <w:rsid w:val="00813442"/>
    <w:rsid w:val="00814274"/>
    <w:rsid w:val="00823D07"/>
    <w:rsid w:val="00835FFD"/>
    <w:rsid w:val="008426C6"/>
    <w:rsid w:val="00844E9C"/>
    <w:rsid w:val="00850EF9"/>
    <w:rsid w:val="0085201D"/>
    <w:rsid w:val="0085799F"/>
    <w:rsid w:val="008635A1"/>
    <w:rsid w:val="00865B6E"/>
    <w:rsid w:val="00870601"/>
    <w:rsid w:val="008727B2"/>
    <w:rsid w:val="00885644"/>
    <w:rsid w:val="00896330"/>
    <w:rsid w:val="008B040A"/>
    <w:rsid w:val="008C5BA2"/>
    <w:rsid w:val="008D68B7"/>
    <w:rsid w:val="008D6996"/>
    <w:rsid w:val="008E0426"/>
    <w:rsid w:val="008E413A"/>
    <w:rsid w:val="008F347B"/>
    <w:rsid w:val="008F36CE"/>
    <w:rsid w:val="00900F3D"/>
    <w:rsid w:val="0090276D"/>
    <w:rsid w:val="009035D1"/>
    <w:rsid w:val="0090464F"/>
    <w:rsid w:val="009455AA"/>
    <w:rsid w:val="009556AB"/>
    <w:rsid w:val="00956BE6"/>
    <w:rsid w:val="00960953"/>
    <w:rsid w:val="0096245A"/>
    <w:rsid w:val="0096509E"/>
    <w:rsid w:val="00980B62"/>
    <w:rsid w:val="00983419"/>
    <w:rsid w:val="00995CA5"/>
    <w:rsid w:val="009B1C67"/>
    <w:rsid w:val="009B6542"/>
    <w:rsid w:val="009C32B3"/>
    <w:rsid w:val="009E0821"/>
    <w:rsid w:val="009E4A6F"/>
    <w:rsid w:val="009E4B82"/>
    <w:rsid w:val="009E5DB7"/>
    <w:rsid w:val="009F4F8C"/>
    <w:rsid w:val="00A02E21"/>
    <w:rsid w:val="00A03AAC"/>
    <w:rsid w:val="00A07139"/>
    <w:rsid w:val="00A1398F"/>
    <w:rsid w:val="00A15C03"/>
    <w:rsid w:val="00A263D4"/>
    <w:rsid w:val="00A33F6A"/>
    <w:rsid w:val="00A55420"/>
    <w:rsid w:val="00A5765F"/>
    <w:rsid w:val="00A63040"/>
    <w:rsid w:val="00A67F32"/>
    <w:rsid w:val="00A708B5"/>
    <w:rsid w:val="00A723FE"/>
    <w:rsid w:val="00A90625"/>
    <w:rsid w:val="00A923F7"/>
    <w:rsid w:val="00AB1CF3"/>
    <w:rsid w:val="00AC015D"/>
    <w:rsid w:val="00AC39D9"/>
    <w:rsid w:val="00AC3B75"/>
    <w:rsid w:val="00AE4121"/>
    <w:rsid w:val="00B113F1"/>
    <w:rsid w:val="00B1484A"/>
    <w:rsid w:val="00B247EF"/>
    <w:rsid w:val="00B26C4B"/>
    <w:rsid w:val="00B34440"/>
    <w:rsid w:val="00B35386"/>
    <w:rsid w:val="00B3673D"/>
    <w:rsid w:val="00B36AF5"/>
    <w:rsid w:val="00B37714"/>
    <w:rsid w:val="00B46B99"/>
    <w:rsid w:val="00B52E8F"/>
    <w:rsid w:val="00B55A03"/>
    <w:rsid w:val="00B574F6"/>
    <w:rsid w:val="00B57A67"/>
    <w:rsid w:val="00B606A9"/>
    <w:rsid w:val="00B72553"/>
    <w:rsid w:val="00B81CD3"/>
    <w:rsid w:val="00B86C90"/>
    <w:rsid w:val="00B9671A"/>
    <w:rsid w:val="00BA156A"/>
    <w:rsid w:val="00BA1E40"/>
    <w:rsid w:val="00BA298A"/>
    <w:rsid w:val="00BA4383"/>
    <w:rsid w:val="00BA50FA"/>
    <w:rsid w:val="00BA7089"/>
    <w:rsid w:val="00BB3A3D"/>
    <w:rsid w:val="00BC5F5F"/>
    <w:rsid w:val="00BD0300"/>
    <w:rsid w:val="00BD1CB4"/>
    <w:rsid w:val="00BD3578"/>
    <w:rsid w:val="00BD4927"/>
    <w:rsid w:val="00BD77AD"/>
    <w:rsid w:val="00BF5CA6"/>
    <w:rsid w:val="00C02C78"/>
    <w:rsid w:val="00C15636"/>
    <w:rsid w:val="00C27B9C"/>
    <w:rsid w:val="00C304FA"/>
    <w:rsid w:val="00C3612E"/>
    <w:rsid w:val="00C41362"/>
    <w:rsid w:val="00C45313"/>
    <w:rsid w:val="00C469E4"/>
    <w:rsid w:val="00C51F7B"/>
    <w:rsid w:val="00C563B8"/>
    <w:rsid w:val="00C6101F"/>
    <w:rsid w:val="00C64293"/>
    <w:rsid w:val="00C673D8"/>
    <w:rsid w:val="00C70249"/>
    <w:rsid w:val="00C70857"/>
    <w:rsid w:val="00C7654D"/>
    <w:rsid w:val="00C76C8F"/>
    <w:rsid w:val="00C816E2"/>
    <w:rsid w:val="00C81E35"/>
    <w:rsid w:val="00C81F28"/>
    <w:rsid w:val="00C82DAC"/>
    <w:rsid w:val="00C85150"/>
    <w:rsid w:val="00CA1DD4"/>
    <w:rsid w:val="00CB7849"/>
    <w:rsid w:val="00CC04AC"/>
    <w:rsid w:val="00CC04F5"/>
    <w:rsid w:val="00CC0DD8"/>
    <w:rsid w:val="00CD6CD9"/>
    <w:rsid w:val="00CE0BB0"/>
    <w:rsid w:val="00CE0E8B"/>
    <w:rsid w:val="00CE1C74"/>
    <w:rsid w:val="00CE5E0C"/>
    <w:rsid w:val="00CF43BA"/>
    <w:rsid w:val="00CF57F4"/>
    <w:rsid w:val="00D01A1C"/>
    <w:rsid w:val="00D12A69"/>
    <w:rsid w:val="00D14CBC"/>
    <w:rsid w:val="00D223C9"/>
    <w:rsid w:val="00D23FBB"/>
    <w:rsid w:val="00D269DE"/>
    <w:rsid w:val="00D3162B"/>
    <w:rsid w:val="00D34308"/>
    <w:rsid w:val="00D35E87"/>
    <w:rsid w:val="00D361A3"/>
    <w:rsid w:val="00D36622"/>
    <w:rsid w:val="00D44E8C"/>
    <w:rsid w:val="00D4598B"/>
    <w:rsid w:val="00D54C2B"/>
    <w:rsid w:val="00D55BB3"/>
    <w:rsid w:val="00D63F3F"/>
    <w:rsid w:val="00D64903"/>
    <w:rsid w:val="00D654AF"/>
    <w:rsid w:val="00D66397"/>
    <w:rsid w:val="00D74B38"/>
    <w:rsid w:val="00D92A50"/>
    <w:rsid w:val="00D9524F"/>
    <w:rsid w:val="00DA0923"/>
    <w:rsid w:val="00DA17B5"/>
    <w:rsid w:val="00DA514E"/>
    <w:rsid w:val="00DD7339"/>
    <w:rsid w:val="00DD73CF"/>
    <w:rsid w:val="00DE51F1"/>
    <w:rsid w:val="00DF2833"/>
    <w:rsid w:val="00E01975"/>
    <w:rsid w:val="00E01D59"/>
    <w:rsid w:val="00E02A1A"/>
    <w:rsid w:val="00E02EC8"/>
    <w:rsid w:val="00E0530F"/>
    <w:rsid w:val="00E16040"/>
    <w:rsid w:val="00E217C5"/>
    <w:rsid w:val="00E43D5D"/>
    <w:rsid w:val="00E46FEB"/>
    <w:rsid w:val="00E47183"/>
    <w:rsid w:val="00E475BA"/>
    <w:rsid w:val="00E47A3A"/>
    <w:rsid w:val="00E64109"/>
    <w:rsid w:val="00E672BB"/>
    <w:rsid w:val="00E706AB"/>
    <w:rsid w:val="00E70BD0"/>
    <w:rsid w:val="00E80808"/>
    <w:rsid w:val="00E819C8"/>
    <w:rsid w:val="00E8507B"/>
    <w:rsid w:val="00E91A1C"/>
    <w:rsid w:val="00EB1E41"/>
    <w:rsid w:val="00EB47BD"/>
    <w:rsid w:val="00EB511A"/>
    <w:rsid w:val="00ED28BA"/>
    <w:rsid w:val="00ED304B"/>
    <w:rsid w:val="00ED6E5C"/>
    <w:rsid w:val="00EE0F03"/>
    <w:rsid w:val="00EE467B"/>
    <w:rsid w:val="00EE5F1C"/>
    <w:rsid w:val="00EF3B7C"/>
    <w:rsid w:val="00EF5478"/>
    <w:rsid w:val="00F027E0"/>
    <w:rsid w:val="00F02B57"/>
    <w:rsid w:val="00F103A3"/>
    <w:rsid w:val="00F173C2"/>
    <w:rsid w:val="00F25A7F"/>
    <w:rsid w:val="00F32DF2"/>
    <w:rsid w:val="00F42620"/>
    <w:rsid w:val="00F63CEB"/>
    <w:rsid w:val="00F64D84"/>
    <w:rsid w:val="00F90625"/>
    <w:rsid w:val="00F93BFD"/>
    <w:rsid w:val="00FA6172"/>
    <w:rsid w:val="00FA6877"/>
    <w:rsid w:val="00FB0C77"/>
    <w:rsid w:val="00FB5AA2"/>
    <w:rsid w:val="00FC36D0"/>
    <w:rsid w:val="00FC3883"/>
    <w:rsid w:val="00FD3A27"/>
    <w:rsid w:val="00FD53E1"/>
    <w:rsid w:val="00FE2012"/>
    <w:rsid w:val="00FF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4:docId w14:val="66110E8A"/>
  <w15:docId w15:val="{0129B58F-E048-471E-BE50-C6135177C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4927"/>
    <w:pPr>
      <w:widowControl w:val="0"/>
      <w:overflowPunct w:val="0"/>
      <w:autoSpaceDE w:val="0"/>
      <w:autoSpaceDN w:val="0"/>
      <w:adjustRightInd w:val="0"/>
      <w:textAlignment w:val="baseline"/>
    </w:pPr>
    <w:rPr>
      <w:lang w:val="nl-NL"/>
    </w:rPr>
  </w:style>
  <w:style w:type="paragraph" w:styleId="Kop1">
    <w:name w:val="heading 1"/>
    <w:basedOn w:val="Standaard"/>
    <w:next w:val="Standaard"/>
    <w:qFormat/>
    <w:pPr>
      <w:keepNext/>
      <w:widowControl/>
      <w:outlineLvl w:val="0"/>
    </w:pPr>
    <w:rPr>
      <w:b/>
      <w:bCs/>
      <w:lang w:val="en-GB"/>
    </w:rPr>
  </w:style>
  <w:style w:type="paragraph" w:styleId="Kop2">
    <w:name w:val="heading 2"/>
    <w:basedOn w:val="Standaard"/>
    <w:next w:val="Standaard"/>
    <w:qFormat/>
    <w:pPr>
      <w:keepNext/>
      <w:widowControl/>
      <w:outlineLvl w:val="1"/>
    </w:pPr>
    <w:rPr>
      <w:rFonts w:ascii="Garamond" w:hAnsi="Garamond"/>
      <w:i/>
      <w:iCs/>
      <w:sz w:val="21"/>
      <w:szCs w:val="21"/>
      <w:lang w:val="nl"/>
    </w:rPr>
  </w:style>
  <w:style w:type="paragraph" w:styleId="Kop3">
    <w:name w:val="heading 3"/>
    <w:basedOn w:val="Standaard"/>
    <w:next w:val="Standaard"/>
    <w:qFormat/>
    <w:pPr>
      <w:keepNext/>
      <w:widowControl/>
      <w:pBdr>
        <w:bottom w:val="single" w:sz="6" w:space="1" w:color="auto"/>
      </w:pBdr>
      <w:outlineLvl w:val="2"/>
    </w:pPr>
    <w:rPr>
      <w:i/>
      <w:iCs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b/>
      <w:bCs/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rPr>
      <w:sz w:val="20"/>
    </w:rPr>
  </w:style>
  <w:style w:type="character" w:styleId="Hyperlink">
    <w:name w:val="Hyperlink"/>
    <w:rPr>
      <w:color w:val="0000FF"/>
      <w:u w:val="single"/>
    </w:rPr>
  </w:style>
  <w:style w:type="character" w:styleId="GevolgdeHyperlink">
    <w:name w:val="FollowedHyperlink"/>
    <w:rPr>
      <w:color w:val="800080"/>
      <w:u w:val="single"/>
    </w:rPr>
  </w:style>
  <w:style w:type="paragraph" w:customStyle="1" w:styleId="nieuwsbriefkopje">
    <w:name w:val="nieuwsbrief kopje"/>
    <w:basedOn w:val="Standaard"/>
    <w:pPr>
      <w:widowControl/>
    </w:pPr>
    <w:rPr>
      <w:rFonts w:ascii="Garamond" w:hAnsi="Garamond"/>
      <w:b/>
      <w:bCs/>
      <w:caps/>
      <w:sz w:val="22"/>
      <w:szCs w:val="22"/>
      <w:lang w:val="nl"/>
    </w:rPr>
  </w:style>
  <w:style w:type="paragraph" w:styleId="Plattetekstinspringen">
    <w:name w:val="Body Text Indent"/>
    <w:basedOn w:val="Standaard"/>
    <w:pPr>
      <w:widowControl/>
      <w:overflowPunct/>
      <w:autoSpaceDE/>
      <w:autoSpaceDN/>
      <w:adjustRightInd/>
      <w:spacing w:line="260" w:lineRule="atLeast"/>
      <w:ind w:hanging="358"/>
      <w:textAlignment w:val="auto"/>
    </w:pPr>
    <w:rPr>
      <w:rFonts w:ascii="Book Antiqua" w:hAnsi="Book Antiqua"/>
      <w:sz w:val="22"/>
      <w:szCs w:val="24"/>
    </w:rPr>
  </w:style>
  <w:style w:type="paragraph" w:styleId="Plattetekst">
    <w:name w:val="Body Text"/>
    <w:basedOn w:val="Standaard"/>
    <w:pPr>
      <w:widowControl/>
      <w:overflowPunct/>
      <w:autoSpaceDE/>
      <w:autoSpaceDN/>
      <w:adjustRightInd/>
      <w:textAlignment w:val="auto"/>
    </w:pPr>
    <w:rPr>
      <w:i/>
      <w:iCs/>
      <w:sz w:val="24"/>
      <w:szCs w:val="24"/>
    </w:rPr>
  </w:style>
  <w:style w:type="paragraph" w:styleId="Plattetekst2">
    <w:name w:val="Body Text 2"/>
    <w:basedOn w:val="Standaard"/>
    <w:rPr>
      <w:i/>
      <w:iCs/>
    </w:rPr>
  </w:style>
  <w:style w:type="paragraph" w:styleId="Plattetekst3">
    <w:name w:val="Body Text 3"/>
    <w:basedOn w:val="Standaard"/>
    <w:pPr>
      <w:widowControl/>
    </w:pPr>
    <w:rPr>
      <w:b/>
      <w:bCs/>
      <w:sz w:val="28"/>
      <w:lang w:val="nl"/>
    </w:rPr>
  </w:style>
  <w:style w:type="paragraph" w:styleId="Voetnoottekst">
    <w:name w:val="footnote text"/>
    <w:basedOn w:val="Standaard"/>
    <w:semiHidden/>
  </w:style>
  <w:style w:type="character" w:styleId="Voetnootmarkering">
    <w:name w:val="footnote reference"/>
    <w:semiHidden/>
    <w:rPr>
      <w:vertAlign w:val="superscript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40188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pringen">
    <w:name w:val="Inspringen"/>
    <w:basedOn w:val="Standaard"/>
    <w:rsid w:val="004C4F82"/>
    <w:pPr>
      <w:widowControl/>
      <w:tabs>
        <w:tab w:val="left" w:pos="1701"/>
      </w:tabs>
      <w:overflowPunct/>
      <w:spacing w:line="255" w:lineRule="atLeast"/>
      <w:ind w:left="1701" w:hanging="170"/>
    </w:pPr>
    <w:rPr>
      <w:rFonts w:ascii="Frutiger LT Std 55 Roman" w:hAnsi="Frutiger LT Std 55 Roman"/>
      <w:color w:val="000000"/>
      <w:spacing w:val="2"/>
      <w:sz w:val="17"/>
      <w:szCs w:val="17"/>
      <w:lang w:val="en-US" w:eastAsia="en-US"/>
    </w:rPr>
  </w:style>
  <w:style w:type="character" w:styleId="Zwaar">
    <w:name w:val="Strong"/>
    <w:qFormat/>
    <w:rsid w:val="005426C4"/>
    <w:rPr>
      <w:b/>
      <w:bCs/>
    </w:rPr>
  </w:style>
  <w:style w:type="character" w:styleId="Verwijzingopmerking">
    <w:name w:val="annotation reference"/>
    <w:semiHidden/>
    <w:rsid w:val="00A1398F"/>
    <w:rPr>
      <w:sz w:val="16"/>
      <w:szCs w:val="16"/>
    </w:rPr>
  </w:style>
  <w:style w:type="paragraph" w:styleId="Tekstopmerking">
    <w:name w:val="annotation text"/>
    <w:basedOn w:val="Standaard"/>
    <w:semiHidden/>
    <w:rsid w:val="00A1398F"/>
  </w:style>
  <w:style w:type="paragraph" w:styleId="Onderwerpvanopmerking">
    <w:name w:val="annotation subject"/>
    <w:basedOn w:val="Tekstopmerking"/>
    <w:next w:val="Tekstopmerking"/>
    <w:semiHidden/>
    <w:rsid w:val="00A1398F"/>
    <w:rPr>
      <w:b/>
      <w:bCs/>
    </w:rPr>
  </w:style>
  <w:style w:type="character" w:styleId="Nadruk">
    <w:name w:val="Emphasis"/>
    <w:qFormat/>
    <w:rsid w:val="00CC0DD8"/>
    <w:rPr>
      <w:i/>
      <w:iCs/>
    </w:rPr>
  </w:style>
  <w:style w:type="character" w:styleId="Titelvanboek">
    <w:name w:val="Book Title"/>
    <w:uiPriority w:val="33"/>
    <w:qFormat/>
    <w:rsid w:val="00487232"/>
    <w:rPr>
      <w:b/>
      <w:bCs/>
      <w:smallCaps/>
      <w:spacing w:val="5"/>
    </w:rPr>
  </w:style>
  <w:style w:type="paragraph" w:customStyle="1" w:styleId="Kleurrijkelijst-accent11">
    <w:name w:val="Kleurrijke lijst - accent 11"/>
    <w:basedOn w:val="Standaard"/>
    <w:uiPriority w:val="34"/>
    <w:qFormat/>
    <w:rsid w:val="00487232"/>
    <w:pPr>
      <w:widowControl/>
      <w:overflowPunct/>
      <w:autoSpaceDE/>
      <w:autoSpaceDN/>
      <w:adjustRightInd/>
      <w:spacing w:line="260" w:lineRule="atLeast"/>
      <w:ind w:left="708"/>
      <w:textAlignment w:val="auto"/>
    </w:pPr>
    <w:rPr>
      <w:rFonts w:ascii="Verdana" w:eastAsia="Calibri" w:hAnsi="Verdana" w:cs="Verdana"/>
      <w:sz w:val="17"/>
      <w:szCs w:val="17"/>
      <w:lang w:eastAsia="en-US"/>
    </w:rPr>
  </w:style>
  <w:style w:type="character" w:customStyle="1" w:styleId="KoptekstChar">
    <w:name w:val="Koptekst Char"/>
    <w:link w:val="Koptekst"/>
    <w:rsid w:val="00D44E8C"/>
    <w:rPr>
      <w:lang w:val="nl-NL" w:eastAsia="nl-NL"/>
    </w:rPr>
  </w:style>
  <w:style w:type="paragraph" w:styleId="Lijstalinea">
    <w:name w:val="List Paragraph"/>
    <w:basedOn w:val="Standaard"/>
    <w:uiPriority w:val="34"/>
    <w:qFormat/>
    <w:rsid w:val="00193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nu.nl/files/documenten/Domeinen/Onderzoek/The_Netherlands_Code_of_Conduct_for_Scientific_Practice_2012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ris@nwo.n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onmw.n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CD9C3-E8A4-4A3C-8AF4-E86197CD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8984222D</Template>
  <TotalTime>0</TotalTime>
  <Pages>15</Pages>
  <Words>1398</Words>
  <Characters>7690</Characters>
  <Application>Microsoft Office Word</Application>
  <DocSecurity>4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Applicant:</vt:lpstr>
    </vt:vector>
  </TitlesOfParts>
  <Company>IFSR</Company>
  <LinksUpToDate>false</LinksUpToDate>
  <CharactersWithSpaces>9070</CharactersWithSpaces>
  <SharedDoc>false</SharedDoc>
  <HLinks>
    <vt:vector size="18" baseType="variant">
      <vt:variant>
        <vt:i4>6684737</vt:i4>
      </vt:variant>
      <vt:variant>
        <vt:i4>6</vt:i4>
      </vt:variant>
      <vt:variant>
        <vt:i4>0</vt:i4>
      </vt:variant>
      <vt:variant>
        <vt:i4>5</vt:i4>
      </vt:variant>
      <vt:variant>
        <vt:lpwstr>mailto:isaac@nwo.nl</vt:lpwstr>
      </vt:variant>
      <vt:variant>
        <vt:lpwstr/>
      </vt:variant>
      <vt:variant>
        <vt:i4>589840</vt:i4>
      </vt:variant>
      <vt:variant>
        <vt:i4>3</vt:i4>
      </vt:variant>
      <vt:variant>
        <vt:i4>0</vt:i4>
      </vt:variant>
      <vt:variant>
        <vt:i4>5</vt:i4>
      </vt:variant>
      <vt:variant>
        <vt:lpwstr>http://www.zonmw.nl/</vt:lpwstr>
      </vt:variant>
      <vt:variant>
        <vt:lpwstr/>
      </vt:variant>
      <vt:variant>
        <vt:i4>7995467</vt:i4>
      </vt:variant>
      <vt:variant>
        <vt:i4>0</vt:i4>
      </vt:variant>
      <vt:variant>
        <vt:i4>0</vt:i4>
      </vt:variant>
      <vt:variant>
        <vt:i4>5</vt:i4>
      </vt:variant>
      <vt:variant>
        <vt:lpwstr>mailto:veni@zonmw.nl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Applicant:</dc:title>
  <dc:creator>M.A. Verschoor</dc:creator>
  <cp:lastModifiedBy>Marjolein ten Wolde</cp:lastModifiedBy>
  <cp:revision>2</cp:revision>
  <cp:lastPrinted>2014-10-03T13:55:00Z</cp:lastPrinted>
  <dcterms:created xsi:type="dcterms:W3CDTF">2017-08-21T13:04:00Z</dcterms:created>
  <dcterms:modified xsi:type="dcterms:W3CDTF">2017-08-21T13:04:00Z</dcterms:modified>
</cp:coreProperties>
</file>